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4C3BE3D" w14:textId="77777777" w:rsidTr="009027D5">
        <w:tc>
          <w:tcPr>
            <w:tcW w:w="1398" w:type="dxa"/>
          </w:tcPr>
          <w:p w14:paraId="10912875" w14:textId="77777777" w:rsidR="00757AC7" w:rsidRPr="00262BD2" w:rsidRDefault="00757AC7" w:rsidP="00063CE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2BC9D01F" w14:textId="77777777" w:rsidR="00757AC7" w:rsidRPr="00262BD2" w:rsidRDefault="00757AC7" w:rsidP="001977E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7841F0E7" w14:textId="77777777" w:rsidR="00757AC7" w:rsidRPr="00262BD2" w:rsidRDefault="00757AC7" w:rsidP="000A4A6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06596" w14:paraId="4C7CE093" w14:textId="77777777" w:rsidTr="00C06596">
        <w:tc>
          <w:tcPr>
            <w:tcW w:w="1398" w:type="dxa"/>
          </w:tcPr>
          <w:p w14:paraId="64F31AD1" w14:textId="599E4946" w:rsidR="00C06596" w:rsidRPr="00262BD2" w:rsidRDefault="00C06596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0711065</w:t>
            </w:r>
            <w:r w:rsidR="006862CA">
              <w:rPr>
                <w:rFonts w:ascii="Poppins" w:hAnsi="Poppins" w:cs="Poppins"/>
              </w:rPr>
              <w:t>3</w:t>
            </w:r>
          </w:p>
        </w:tc>
        <w:tc>
          <w:tcPr>
            <w:tcW w:w="2297" w:type="dxa"/>
          </w:tcPr>
          <w:p w14:paraId="5D58B55E" w14:textId="5629BEAE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083E78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083E78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2F32B123" w14:textId="0919700A" w:rsidR="00C06596" w:rsidRPr="00262BD2" w:rsidRDefault="005571DD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14</w:t>
            </w:r>
            <w:r w:rsidR="006862CA">
              <w:rPr>
                <w:rFonts w:ascii="Poppins" w:hAnsi="Poppins" w:cs="Poppins"/>
              </w:rPr>
              <w:t>23</w:t>
            </w:r>
            <w:r w:rsidR="00C06596" w:rsidRPr="00262BD2">
              <w:rPr>
                <w:rFonts w:ascii="Poppins" w:hAnsi="Poppins" w:cs="Poppins"/>
              </w:rPr>
              <w:t>DE</w:t>
            </w:r>
          </w:p>
          <w:p w14:paraId="46C26B53" w14:textId="77777777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</w:p>
        </w:tc>
        <w:tc>
          <w:tcPr>
            <w:tcW w:w="5803" w:type="dxa"/>
          </w:tcPr>
          <w:p w14:paraId="2B9C204D" w14:textId="098E02AA" w:rsidR="00C06596" w:rsidRPr="00262BD2" w:rsidRDefault="00D47B59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083E78" w:rsidRPr="00262BD2">
              <w:rPr>
                <w:rFonts w:ascii="Poppins" w:hAnsi="Poppins" w:cs="Poppins"/>
                <w:sz w:val="20"/>
              </w:rPr>
              <w:t>multi</w:t>
            </w:r>
            <w:r w:rsidR="00E94FEC">
              <w:rPr>
                <w:rFonts w:ascii="Poppins" w:hAnsi="Poppins" w:cs="Poppins"/>
                <w:sz w:val="20"/>
              </w:rPr>
              <w:t>-</w:t>
            </w:r>
            <w:r w:rsidR="00083E78" w:rsidRPr="00262BD2">
              <w:rPr>
                <w:rFonts w:ascii="Poppins" w:hAnsi="Poppins" w:cs="Poppins"/>
                <w:sz w:val="20"/>
              </w:rPr>
              <w:t>inverter</w:t>
            </w:r>
            <w:r w:rsidR="00C06596" w:rsidRPr="00262BD2">
              <w:rPr>
                <w:rFonts w:ascii="Poppins" w:hAnsi="Poppins" w:cs="Poppins"/>
                <w:sz w:val="20"/>
              </w:rPr>
              <w:t>, con attacchi per due unità interne.</w:t>
            </w:r>
          </w:p>
          <w:p w14:paraId="3FE4D737" w14:textId="77777777" w:rsidR="00092229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1F8FF8F3" w14:textId="6221A5DC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6306210A" w14:textId="0EA803CC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7D2E6142" w14:textId="08C58C0E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A++ in raffrescamento.</w:t>
            </w:r>
          </w:p>
          <w:p w14:paraId="77561F01" w14:textId="0C846045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 in riscaldamento.</w:t>
            </w:r>
          </w:p>
          <w:p w14:paraId="485150FA" w14:textId="5F0402F8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SEER=6,4. SCOP=</w:t>
            </w:r>
            <w:r w:rsidR="006862CA">
              <w:rPr>
                <w:rFonts w:ascii="Poppins" w:hAnsi="Poppins" w:cs="Poppins"/>
                <w:sz w:val="20"/>
              </w:rPr>
              <w:t>3,9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729C6F45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0B2DF52" w14:textId="72A2D63D" w:rsidR="00C06596" w:rsidRPr="006862CA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92E1E62" w14:textId="5140A594" w:rsidR="00C06596" w:rsidRPr="00262BD2" w:rsidRDefault="00C06596" w:rsidP="001A1A88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6862CA">
              <w:rPr>
                <w:rFonts w:ascii="Poppins" w:hAnsi="Poppins" w:cs="Poppins"/>
              </w:rPr>
              <w:t>3,90</w:t>
            </w:r>
            <w:r w:rsidRPr="00262BD2">
              <w:rPr>
                <w:rFonts w:ascii="Poppins" w:hAnsi="Poppins" w:cs="Poppins"/>
              </w:rPr>
              <w:t xml:space="preserve"> (</w:t>
            </w:r>
            <w:r w:rsidR="006862CA">
              <w:rPr>
                <w:rFonts w:ascii="Poppins" w:hAnsi="Poppins" w:cs="Poppins"/>
              </w:rPr>
              <w:t>2,00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5,50) kW</w:t>
            </w:r>
          </w:p>
          <w:p w14:paraId="02733E51" w14:textId="3528E4FD" w:rsidR="00C06596" w:rsidRPr="006862CA" w:rsidRDefault="00C06596" w:rsidP="001A1A88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6862CA">
              <w:rPr>
                <w:rFonts w:ascii="Poppins" w:hAnsi="Poppins" w:cs="Poppins"/>
              </w:rPr>
              <w:t>0,96</w:t>
            </w:r>
            <w:r w:rsidRPr="00262BD2">
              <w:rPr>
                <w:rFonts w:ascii="Poppins" w:hAnsi="Poppins" w:cs="Poppins"/>
              </w:rPr>
              <w:t xml:space="preserve"> (0,</w:t>
            </w:r>
            <w:r w:rsidR="006862CA">
              <w:rPr>
                <w:rFonts w:ascii="Poppins" w:hAnsi="Poppins" w:cs="Poppins"/>
              </w:rPr>
              <w:t>40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1,</w:t>
            </w:r>
            <w:r w:rsidR="006862CA">
              <w:rPr>
                <w:rFonts w:ascii="Poppins" w:hAnsi="Poppins" w:cs="Poppins"/>
              </w:rPr>
              <w:t>75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6410148D" w14:textId="3DA31E48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57F14B59" w14:textId="43CAAB4F" w:rsidR="00C06596" w:rsidRPr="001A1A88" w:rsidRDefault="00C06596" w:rsidP="001A1A88">
            <w:pPr>
              <w:pStyle w:val="Paragrafoelenco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A1A88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1A1A88">
              <w:rPr>
                <w:rFonts w:ascii="Poppins" w:hAnsi="Poppins" w:cs="Poppins"/>
              </w:rPr>
              <w:t>nom</w:t>
            </w:r>
            <w:proofErr w:type="spellEnd"/>
            <w:r w:rsidRPr="001A1A88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1A1A88">
              <w:rPr>
                <w:rFonts w:ascii="Poppins" w:hAnsi="Poppins" w:cs="Poppins"/>
              </w:rPr>
              <w:t xml:space="preserve">max): </w:t>
            </w:r>
            <w:r w:rsidR="006862CA" w:rsidRPr="001A1A88">
              <w:rPr>
                <w:rFonts w:ascii="Poppins" w:hAnsi="Poppins" w:cs="Poppins"/>
              </w:rPr>
              <w:t>4,70</w:t>
            </w:r>
            <w:r w:rsidRPr="001A1A88">
              <w:rPr>
                <w:rFonts w:ascii="Poppins" w:hAnsi="Poppins" w:cs="Poppins"/>
              </w:rPr>
              <w:t xml:space="preserve"> (</w:t>
            </w:r>
            <w:r w:rsidR="006862CA" w:rsidRPr="001A1A88">
              <w:rPr>
                <w:rFonts w:ascii="Poppins" w:hAnsi="Poppins" w:cs="Poppins"/>
              </w:rPr>
              <w:t>1,30</w:t>
            </w:r>
            <w:r w:rsidR="00E94FEC">
              <w:rPr>
                <w:rFonts w:ascii="Poppins" w:hAnsi="Poppins" w:cs="Poppins"/>
              </w:rPr>
              <w:t>-</w:t>
            </w:r>
            <w:r w:rsidR="006862CA" w:rsidRPr="001A1A88">
              <w:rPr>
                <w:rFonts w:ascii="Poppins" w:hAnsi="Poppins" w:cs="Poppins"/>
              </w:rPr>
              <w:t>6,00</w:t>
            </w:r>
            <w:r w:rsidRPr="001A1A88">
              <w:rPr>
                <w:rFonts w:ascii="Poppins" w:hAnsi="Poppins" w:cs="Poppins"/>
              </w:rPr>
              <w:t>) kW</w:t>
            </w:r>
          </w:p>
          <w:p w14:paraId="7FD9B680" w14:textId="3914CEC1" w:rsidR="00C06596" w:rsidRPr="001A1A88" w:rsidRDefault="00C06596" w:rsidP="001A1A88">
            <w:pPr>
              <w:pStyle w:val="Paragrafoelenco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A1A88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1A1A88">
              <w:rPr>
                <w:rFonts w:ascii="Poppins" w:hAnsi="Poppins" w:cs="Poppins"/>
              </w:rPr>
              <w:t>nom</w:t>
            </w:r>
            <w:proofErr w:type="spellEnd"/>
            <w:r w:rsidRPr="001A1A88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1A1A88">
              <w:rPr>
                <w:rFonts w:ascii="Poppins" w:hAnsi="Poppins" w:cs="Poppins"/>
              </w:rPr>
              <w:t>max): 1,00 (0,</w:t>
            </w:r>
            <w:r w:rsidR="006862CA" w:rsidRPr="001A1A88">
              <w:rPr>
                <w:rFonts w:ascii="Poppins" w:hAnsi="Poppins" w:cs="Poppins"/>
              </w:rPr>
              <w:t>3</w:t>
            </w:r>
            <w:r w:rsidRPr="001A1A88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Pr="001A1A88">
              <w:rPr>
                <w:rFonts w:ascii="Poppins" w:hAnsi="Poppins" w:cs="Poppins"/>
              </w:rPr>
              <w:t>1,</w:t>
            </w:r>
            <w:r w:rsidR="006862CA" w:rsidRPr="001A1A88">
              <w:rPr>
                <w:rFonts w:ascii="Poppins" w:hAnsi="Poppins" w:cs="Poppins"/>
              </w:rPr>
              <w:t>45</w:t>
            </w:r>
            <w:r w:rsidRPr="001A1A88">
              <w:rPr>
                <w:rFonts w:ascii="Poppins" w:hAnsi="Poppins" w:cs="Poppins"/>
              </w:rPr>
              <w:t>) kW</w:t>
            </w:r>
          </w:p>
          <w:p w14:paraId="25B23347" w14:textId="210F0211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4065F379" w14:textId="0B09CE5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d’aria: </w:t>
            </w:r>
            <w:r w:rsidR="006862CA">
              <w:rPr>
                <w:rFonts w:ascii="Poppins" w:hAnsi="Poppins" w:cs="Poppins"/>
              </w:rPr>
              <w:t>1950</w:t>
            </w:r>
            <w:r w:rsidRPr="00262BD2">
              <w:rPr>
                <w:rFonts w:ascii="Poppins" w:hAnsi="Poppins" w:cs="Poppins"/>
              </w:rPr>
              <w:t xml:space="preserve"> m</w:t>
            </w:r>
            <w:r w:rsidR="00092229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/h</w:t>
            </w:r>
          </w:p>
          <w:p w14:paraId="223A4A24" w14:textId="10D39A3A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6F32C1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 xml:space="preserve">: </w:t>
            </w:r>
            <w:r w:rsidR="006862CA">
              <w:rPr>
                <w:rFonts w:ascii="Poppins" w:hAnsi="Poppins" w:cs="Poppins"/>
              </w:rPr>
              <w:t>58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420C2455" w14:textId="089DD8A2" w:rsidR="00C06596" w:rsidRPr="006862CA" w:rsidRDefault="00C06596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 w:rsidR="006F32C1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 xml:space="preserve">: </w:t>
            </w:r>
            <w:r w:rsidR="006862CA">
              <w:rPr>
                <w:rFonts w:ascii="Poppins" w:hAnsi="Poppins" w:cs="Poppins"/>
              </w:rPr>
              <w:t>36</w:t>
            </w:r>
            <w:r w:rsidRPr="00262BD2">
              <w:rPr>
                <w:rFonts w:ascii="Poppins" w:hAnsi="Poppins" w:cs="Poppins"/>
              </w:rPr>
              <w:t xml:space="preserve"> dB(A) 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66DA9D74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refrigerante liquido: 2 x Ø 1/4”</w:t>
            </w:r>
          </w:p>
          <w:p w14:paraId="6BD75D67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refrigerante gas: 2 x Ø 3/8”</w:t>
            </w:r>
          </w:p>
          <w:p w14:paraId="402738B2" w14:textId="4251FAB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Tensione alimentazione: </w:t>
            </w:r>
            <w:r w:rsidR="008B30E9" w:rsidRPr="008B30E9">
              <w:rPr>
                <w:rFonts w:ascii="Poppins" w:hAnsi="Poppins" w:cs="Poppins"/>
              </w:rPr>
              <w:t>230/1/50 V/</w:t>
            </w:r>
            <w:proofErr w:type="spellStart"/>
            <w:r w:rsidR="008B30E9" w:rsidRPr="008B30E9">
              <w:rPr>
                <w:rFonts w:ascii="Poppins" w:hAnsi="Poppins" w:cs="Poppins"/>
              </w:rPr>
              <w:t>Ph</w:t>
            </w:r>
            <w:proofErr w:type="spellEnd"/>
            <w:r w:rsidR="008B30E9" w:rsidRPr="008B30E9">
              <w:rPr>
                <w:rFonts w:ascii="Poppins" w:hAnsi="Poppins" w:cs="Poppins"/>
              </w:rPr>
              <w:t>/Hz</w:t>
            </w:r>
          </w:p>
          <w:p w14:paraId="7154CE9A" w14:textId="56B464EE" w:rsidR="00C06596" w:rsidRPr="006862CA" w:rsidRDefault="00C06596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Corrente massima assorbita: </w:t>
            </w:r>
            <w:r w:rsidR="006862CA">
              <w:rPr>
                <w:rFonts w:ascii="Poppins" w:hAnsi="Poppins" w:cs="Poppins"/>
              </w:rPr>
              <w:t>10,0 A</w:t>
            </w:r>
          </w:p>
          <w:p w14:paraId="5D86DEE8" w14:textId="1116E89F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>: 8</w:t>
            </w:r>
            <w:r w:rsidR="006862CA">
              <w:rPr>
                <w:rFonts w:ascii="Poppins" w:hAnsi="Poppins" w:cs="Poppins"/>
              </w:rPr>
              <w:t>00</w:t>
            </w:r>
            <w:r w:rsidRPr="00262BD2">
              <w:rPr>
                <w:rFonts w:ascii="Poppins" w:hAnsi="Poppins" w:cs="Poppins"/>
              </w:rPr>
              <w:t>x540x</w:t>
            </w:r>
            <w:r w:rsidR="006862CA">
              <w:rPr>
                <w:rFonts w:ascii="Poppins" w:hAnsi="Poppins" w:cs="Poppins"/>
              </w:rPr>
              <w:t>300</w:t>
            </w:r>
            <w:r w:rsidR="009831CB">
              <w:rPr>
                <w:rFonts w:ascii="Poppins" w:hAnsi="Poppins" w:cs="Poppins"/>
              </w:rPr>
              <w:t xml:space="preserve"> mm</w:t>
            </w:r>
          </w:p>
          <w:p w14:paraId="1A2258F4" w14:textId="3FDE0AF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Peso: </w:t>
            </w:r>
            <w:r w:rsidR="006862CA">
              <w:rPr>
                <w:rFonts w:ascii="Poppins" w:hAnsi="Poppins" w:cs="Poppins"/>
              </w:rPr>
              <w:t>29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32BB46FB" w14:textId="77777777" w:rsidR="00C06596" w:rsidRPr="00262BD2" w:rsidRDefault="00C06596" w:rsidP="000A4A6C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559EE9D1" w14:textId="6696E607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esterna di climatizzatore pompa di calore, reversibile, di tipo </w:t>
            </w:r>
            <w:r w:rsidR="00083E78" w:rsidRPr="00262BD2">
              <w:rPr>
                <w:rFonts w:ascii="Poppins" w:hAnsi="Poppins" w:cs="Poppins"/>
                <w:b/>
              </w:rPr>
              <w:t>multi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083E78" w:rsidRPr="00262BD2">
              <w:rPr>
                <w:rFonts w:ascii="Poppins" w:hAnsi="Poppins" w:cs="Poppins"/>
                <w:b/>
              </w:rPr>
              <w:t>inverter</w:t>
            </w:r>
            <w:r w:rsidRPr="00262BD2">
              <w:rPr>
                <w:rFonts w:ascii="Poppins" w:hAnsi="Poppins" w:cs="Poppins"/>
                <w:b/>
              </w:rPr>
              <w:t xml:space="preserve">, </w:t>
            </w:r>
            <w:r w:rsidR="005571DD">
              <w:rPr>
                <w:rFonts w:ascii="Poppins" w:hAnsi="Poppins" w:cs="Poppins"/>
                <w:b/>
              </w:rPr>
              <w:t>X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5571DD">
              <w:rPr>
                <w:rFonts w:ascii="Poppins" w:hAnsi="Poppins" w:cs="Poppins"/>
                <w:b/>
              </w:rPr>
              <w:t>Revo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14</w:t>
            </w:r>
            <w:r w:rsidR="006862CA">
              <w:rPr>
                <w:rFonts w:ascii="Poppins" w:hAnsi="Poppins" w:cs="Poppins"/>
                <w:b/>
              </w:rPr>
              <w:t>23</w:t>
            </w:r>
            <w:r w:rsidRPr="00262BD2">
              <w:rPr>
                <w:rFonts w:ascii="Poppins" w:hAnsi="Poppins" w:cs="Poppins"/>
                <w:b/>
              </w:rPr>
              <w:t>DE o equivalente</w:t>
            </w:r>
            <w:r w:rsidR="006862CA">
              <w:rPr>
                <w:rFonts w:ascii="Poppins" w:hAnsi="Poppins" w:cs="Poppins"/>
                <w:b/>
              </w:rPr>
              <w:t>.</w:t>
            </w:r>
          </w:p>
        </w:tc>
      </w:tr>
      <w:tr w:rsidR="00C06596" w14:paraId="745BD3C4" w14:textId="77777777" w:rsidTr="00C06596">
        <w:tc>
          <w:tcPr>
            <w:tcW w:w="1398" w:type="dxa"/>
          </w:tcPr>
          <w:p w14:paraId="6DC04596" w14:textId="37F7DC84" w:rsidR="00C06596" w:rsidRPr="00262BD2" w:rsidRDefault="00C06596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>0711</w:t>
            </w:r>
            <w:r w:rsidR="00FA2BC4">
              <w:rPr>
                <w:rFonts w:ascii="Poppins" w:hAnsi="Poppins" w:cs="Poppins"/>
              </w:rPr>
              <w:t>1166</w:t>
            </w:r>
          </w:p>
        </w:tc>
        <w:tc>
          <w:tcPr>
            <w:tcW w:w="2297" w:type="dxa"/>
          </w:tcPr>
          <w:p w14:paraId="043A71B3" w14:textId="103B06C1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3F0A26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3F0A26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1B4B1D93" w14:textId="72E859B9" w:rsidR="00C06596" w:rsidRPr="00262BD2" w:rsidRDefault="005571DD" w:rsidP="008556C2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18</w:t>
            </w:r>
            <w:r w:rsidR="004F647C">
              <w:rPr>
                <w:rFonts w:ascii="Poppins" w:hAnsi="Poppins" w:cs="Poppins"/>
              </w:rPr>
              <w:t>24</w:t>
            </w:r>
            <w:r w:rsidR="00C06596" w:rsidRPr="00262BD2">
              <w:rPr>
                <w:rFonts w:ascii="Poppins" w:hAnsi="Poppins" w:cs="Poppins"/>
              </w:rPr>
              <w:t>DE</w:t>
            </w:r>
          </w:p>
        </w:tc>
        <w:tc>
          <w:tcPr>
            <w:tcW w:w="5803" w:type="dxa"/>
          </w:tcPr>
          <w:p w14:paraId="2BBA4FB8" w14:textId="2CDCCB57" w:rsidR="00C06596" w:rsidRPr="00262BD2" w:rsidRDefault="00D47B59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3F0A26" w:rsidRPr="00262BD2">
              <w:rPr>
                <w:rFonts w:ascii="Poppins" w:hAnsi="Poppins" w:cs="Poppins"/>
                <w:sz w:val="20"/>
              </w:rPr>
              <w:t>multi</w:t>
            </w:r>
            <w:r w:rsidR="00E94FEC">
              <w:rPr>
                <w:rFonts w:ascii="Poppins" w:hAnsi="Poppins" w:cs="Poppins"/>
                <w:sz w:val="20"/>
              </w:rPr>
              <w:t>-</w:t>
            </w:r>
            <w:r w:rsidR="003F0A26" w:rsidRPr="00262BD2">
              <w:rPr>
                <w:rFonts w:ascii="Poppins" w:hAnsi="Poppins" w:cs="Poppins"/>
                <w:sz w:val="20"/>
              </w:rPr>
              <w:t>inverter</w:t>
            </w:r>
            <w:r w:rsidR="00C06596" w:rsidRPr="00262BD2">
              <w:rPr>
                <w:rFonts w:ascii="Poppins" w:hAnsi="Poppins" w:cs="Poppins"/>
                <w:sz w:val="20"/>
              </w:rPr>
              <w:t>, con attacchi per due unità interne.</w:t>
            </w:r>
          </w:p>
          <w:p w14:paraId="3BE9F41F" w14:textId="77777777" w:rsidR="008556C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25910BFB" w14:textId="7196A94D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3D64D708" w14:textId="2E958F5A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609A2CB0" w14:textId="66E7AD5B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A++ in raffrescamento.</w:t>
            </w:r>
          </w:p>
          <w:p w14:paraId="15B15387" w14:textId="4762099B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</w:t>
            </w:r>
            <w:r w:rsidR="00FA2BC4">
              <w:rPr>
                <w:rFonts w:ascii="Poppins" w:hAnsi="Poppins" w:cs="Poppins"/>
                <w:sz w:val="20"/>
              </w:rPr>
              <w:t>+</w:t>
            </w:r>
            <w:r w:rsidRPr="00262BD2">
              <w:rPr>
                <w:rFonts w:ascii="Poppins" w:hAnsi="Poppins" w:cs="Poppins"/>
                <w:sz w:val="20"/>
              </w:rPr>
              <w:t xml:space="preserve"> in riscaldamento.</w:t>
            </w:r>
          </w:p>
          <w:p w14:paraId="3856E7B7" w14:textId="7D19A16A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SEER=7,</w:t>
            </w:r>
            <w:r w:rsidR="00901804">
              <w:rPr>
                <w:rFonts w:ascii="Poppins" w:hAnsi="Poppins" w:cs="Poppins"/>
                <w:sz w:val="20"/>
              </w:rPr>
              <w:t>1</w:t>
            </w:r>
            <w:r w:rsidRPr="00262BD2">
              <w:rPr>
                <w:rFonts w:ascii="Poppins" w:hAnsi="Poppins" w:cs="Poppins"/>
                <w:sz w:val="20"/>
              </w:rPr>
              <w:t>. SCOP=4,</w:t>
            </w:r>
            <w:r w:rsidR="00901804">
              <w:rPr>
                <w:rFonts w:ascii="Poppins" w:hAnsi="Poppins" w:cs="Poppins"/>
                <w:sz w:val="20"/>
              </w:rPr>
              <w:t>6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790420FB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0C0A417" w14:textId="1910C66D" w:rsidR="00C06596" w:rsidRPr="00F65F75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63F600" w14:textId="45143148" w:rsidR="00C06596" w:rsidRPr="00262BD2" w:rsidRDefault="00C06596" w:rsidP="001A1A88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901804">
              <w:rPr>
                <w:rFonts w:ascii="Poppins" w:hAnsi="Poppins" w:cs="Poppins"/>
              </w:rPr>
              <w:t>4,90</w:t>
            </w:r>
            <w:r w:rsidRPr="00262BD2">
              <w:rPr>
                <w:rFonts w:ascii="Poppins" w:hAnsi="Poppins" w:cs="Poppins"/>
              </w:rPr>
              <w:t xml:space="preserve"> (1,</w:t>
            </w:r>
            <w:r w:rsidR="00901804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6,</w:t>
            </w:r>
            <w:r w:rsidR="00901804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>0) kW</w:t>
            </w:r>
          </w:p>
          <w:p w14:paraId="2B229C0F" w14:textId="44374AA5" w:rsidR="00C06596" w:rsidRPr="00F65F75" w:rsidRDefault="00C06596" w:rsidP="001A1A88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1,</w:t>
            </w:r>
            <w:r w:rsidR="00901804">
              <w:rPr>
                <w:rFonts w:ascii="Poppins" w:hAnsi="Poppins" w:cs="Poppins"/>
              </w:rPr>
              <w:t>27</w:t>
            </w:r>
            <w:r w:rsidRPr="00262BD2">
              <w:rPr>
                <w:rFonts w:ascii="Poppins" w:hAnsi="Poppins" w:cs="Poppins"/>
              </w:rPr>
              <w:t xml:space="preserve"> (0,3</w:t>
            </w:r>
            <w:r w:rsidR="00901804">
              <w:rPr>
                <w:rFonts w:ascii="Poppins" w:hAnsi="Poppins" w:cs="Poppins"/>
              </w:rPr>
              <w:t>3</w:t>
            </w:r>
            <w:r w:rsidR="00E94FEC">
              <w:rPr>
                <w:rFonts w:ascii="Poppins" w:hAnsi="Poppins" w:cs="Poppins"/>
              </w:rPr>
              <w:t>-</w:t>
            </w:r>
            <w:r w:rsidR="00901804">
              <w:rPr>
                <w:rFonts w:ascii="Poppins" w:hAnsi="Poppins" w:cs="Poppins"/>
              </w:rPr>
              <w:t>1,90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78C5A60A" w14:textId="04D4DFB6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</w:t>
            </w:r>
            <w:r w:rsidR="004F647C">
              <w:rPr>
                <w:rFonts w:ascii="Poppins" w:hAnsi="Poppins" w:cs="Poppins"/>
                <w:sz w:val="20"/>
              </w:rPr>
              <w:t xml:space="preserve"> </w:t>
            </w:r>
            <w:r w:rsidRPr="00262BD2">
              <w:rPr>
                <w:rFonts w:ascii="Poppins" w:hAnsi="Poppins" w:cs="Poppins"/>
                <w:sz w:val="20"/>
              </w:rPr>
              <w:t>°C (bulbo secco) / 19 °C (bulbo umido) e temperatura esterna di 35 °C (bulbo secco)</w:t>
            </w:r>
          </w:p>
          <w:p w14:paraId="517FCB96" w14:textId="7B509E67" w:rsidR="00C06596" w:rsidRPr="00262BD2" w:rsidRDefault="00C06596" w:rsidP="001A1A88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4F647C">
              <w:rPr>
                <w:rFonts w:ascii="Poppins" w:hAnsi="Poppins" w:cs="Poppins"/>
              </w:rPr>
              <w:t>5,90</w:t>
            </w:r>
            <w:r w:rsidRPr="00262BD2">
              <w:rPr>
                <w:rFonts w:ascii="Poppins" w:hAnsi="Poppins" w:cs="Poppins"/>
              </w:rPr>
              <w:t xml:space="preserve"> (1,</w:t>
            </w:r>
            <w:r w:rsidR="004F647C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="004F647C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>,</w:t>
            </w:r>
            <w:r w:rsidR="004F647C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>0) kW</w:t>
            </w:r>
          </w:p>
          <w:p w14:paraId="02909F0D" w14:textId="78B8EC65" w:rsidR="00C06596" w:rsidRPr="00F65F75" w:rsidRDefault="00C06596" w:rsidP="001A1A88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1,43 (0,2</w:t>
            </w:r>
            <w:r w:rsidR="004F647C">
              <w:rPr>
                <w:rFonts w:ascii="Poppins" w:hAnsi="Poppins" w:cs="Poppins"/>
              </w:rPr>
              <w:t>5</w:t>
            </w:r>
            <w:r w:rsidR="00E94FEC">
              <w:rPr>
                <w:rFonts w:ascii="Poppins" w:hAnsi="Poppins" w:cs="Poppins"/>
              </w:rPr>
              <w:t>-</w:t>
            </w:r>
            <w:r w:rsidR="004F647C">
              <w:rPr>
                <w:rFonts w:ascii="Poppins" w:hAnsi="Poppins" w:cs="Poppins"/>
              </w:rPr>
              <w:t>1</w:t>
            </w:r>
            <w:r w:rsidRPr="00262BD2">
              <w:rPr>
                <w:rFonts w:ascii="Poppins" w:hAnsi="Poppins" w:cs="Poppins"/>
              </w:rPr>
              <w:t>,</w:t>
            </w:r>
            <w:r w:rsidR="004F647C">
              <w:rPr>
                <w:rFonts w:ascii="Poppins" w:hAnsi="Poppins" w:cs="Poppins"/>
              </w:rPr>
              <w:t>83</w:t>
            </w:r>
            <w:r w:rsidRPr="00262BD2">
              <w:rPr>
                <w:rFonts w:ascii="Poppins" w:hAnsi="Poppins" w:cs="Poppins"/>
              </w:rPr>
              <w:t>) kW.</w:t>
            </w:r>
          </w:p>
          <w:p w14:paraId="07AF878C" w14:textId="0C1C941D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73EFC34B" w14:textId="48DDDD9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d’aria: 2</w:t>
            </w:r>
            <w:r w:rsidR="004F647C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00 m</w:t>
            </w:r>
            <w:r w:rsidR="008556C2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/h</w:t>
            </w:r>
          </w:p>
          <w:p w14:paraId="5023FF39" w14:textId="1ED069CF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0E320A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>: 64 dB(A)</w:t>
            </w:r>
          </w:p>
          <w:p w14:paraId="62A97079" w14:textId="0414B20D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 w:rsidR="000E320A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 xml:space="preserve">: 42 dB(A) 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194CC0C7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refrigerante liquido: 2 x Ø 1/4”</w:t>
            </w:r>
          </w:p>
          <w:p w14:paraId="308C5E92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refrigerante gas: 2 x Ø 3/8”</w:t>
            </w:r>
          </w:p>
          <w:p w14:paraId="1414DD6F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60773390" w14:textId="3EC386BE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11,0 A</w:t>
            </w:r>
          </w:p>
          <w:p w14:paraId="5801FEBE" w14:textId="0603C68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4F647C">
              <w:rPr>
                <w:rFonts w:ascii="Poppins" w:hAnsi="Poppins" w:cs="Poppins"/>
              </w:rPr>
              <w:t>900x588x338 mm</w:t>
            </w:r>
          </w:p>
          <w:p w14:paraId="5F969A49" w14:textId="691105E3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Peso: 3</w:t>
            </w:r>
            <w:r w:rsidR="004F647C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2FA9C580" w14:textId="77777777" w:rsidR="00C06596" w:rsidRPr="008556C2" w:rsidRDefault="00C06596" w:rsidP="008556C2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F0A9751" w14:textId="055DBCF2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esterna di climatizzatore pompa di calore, reversibile, di tipo </w:t>
            </w:r>
            <w:r w:rsidR="003F0A26" w:rsidRPr="00262BD2">
              <w:rPr>
                <w:rFonts w:ascii="Poppins" w:hAnsi="Poppins" w:cs="Poppins"/>
                <w:b/>
              </w:rPr>
              <w:t>multi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3F0A26" w:rsidRPr="00262BD2">
              <w:rPr>
                <w:rFonts w:ascii="Poppins" w:hAnsi="Poppins" w:cs="Poppins"/>
                <w:b/>
              </w:rPr>
              <w:t>inverter</w:t>
            </w:r>
            <w:r w:rsidRPr="00262BD2">
              <w:rPr>
                <w:rFonts w:ascii="Poppins" w:hAnsi="Poppins" w:cs="Poppins"/>
                <w:b/>
              </w:rPr>
              <w:t xml:space="preserve">, </w:t>
            </w:r>
            <w:r w:rsidR="005571DD">
              <w:rPr>
                <w:rFonts w:ascii="Poppins" w:hAnsi="Poppins" w:cs="Poppins"/>
                <w:b/>
              </w:rPr>
              <w:t>X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5571DD">
              <w:rPr>
                <w:rFonts w:ascii="Poppins" w:hAnsi="Poppins" w:cs="Poppins"/>
                <w:b/>
              </w:rPr>
              <w:t>Revo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18</w:t>
            </w:r>
            <w:r w:rsidR="004F647C">
              <w:rPr>
                <w:rFonts w:ascii="Poppins" w:hAnsi="Poppins" w:cs="Poppins"/>
                <w:b/>
              </w:rPr>
              <w:t>24</w:t>
            </w:r>
            <w:r w:rsidRPr="00262BD2">
              <w:rPr>
                <w:rFonts w:ascii="Poppins" w:hAnsi="Poppins" w:cs="Poppins"/>
                <w:b/>
              </w:rPr>
              <w:t>DE o equivalente</w:t>
            </w:r>
            <w:r w:rsidR="00F65F75">
              <w:rPr>
                <w:rFonts w:ascii="Poppins" w:hAnsi="Poppins" w:cs="Poppins"/>
                <w:b/>
              </w:rPr>
              <w:t>.</w:t>
            </w:r>
          </w:p>
        </w:tc>
      </w:tr>
      <w:tr w:rsidR="003278EA" w14:paraId="4368F51A" w14:textId="77777777" w:rsidTr="00C06596">
        <w:tc>
          <w:tcPr>
            <w:tcW w:w="1398" w:type="dxa"/>
          </w:tcPr>
          <w:p w14:paraId="3D886886" w14:textId="7C37FC51" w:rsidR="003278EA" w:rsidRPr="00262BD2" w:rsidRDefault="00270B7B" w:rsidP="003278EA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07110658</w:t>
            </w:r>
          </w:p>
        </w:tc>
        <w:tc>
          <w:tcPr>
            <w:tcW w:w="2297" w:type="dxa"/>
          </w:tcPr>
          <w:p w14:paraId="54373FCD" w14:textId="6E19AED4" w:rsidR="003278EA" w:rsidRPr="00262BD2" w:rsidRDefault="003278EA" w:rsidP="003278EA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3F0A26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3F0A26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66978B6A" w14:textId="661823D1" w:rsidR="003278EA" w:rsidRPr="00262BD2" w:rsidRDefault="005571DD" w:rsidP="003278EA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="003278EA" w:rsidRPr="00262BD2">
              <w:rPr>
                <w:rFonts w:ascii="Poppins" w:hAnsi="Poppins" w:cs="Poppins"/>
              </w:rPr>
              <w:t>182</w:t>
            </w:r>
            <w:r w:rsidR="00270B7B">
              <w:rPr>
                <w:rFonts w:ascii="Poppins" w:hAnsi="Poppins" w:cs="Poppins"/>
              </w:rPr>
              <w:t>1</w:t>
            </w:r>
            <w:r w:rsidR="003278EA" w:rsidRPr="00262BD2">
              <w:rPr>
                <w:rFonts w:ascii="Poppins" w:hAnsi="Poppins" w:cs="Poppins"/>
              </w:rPr>
              <w:t>TE</w:t>
            </w:r>
          </w:p>
          <w:p w14:paraId="351EA00B" w14:textId="77777777" w:rsidR="003278EA" w:rsidRPr="00262BD2" w:rsidRDefault="003278EA" w:rsidP="003278EA">
            <w:pPr>
              <w:pStyle w:val="Testocommento"/>
              <w:jc w:val="center"/>
              <w:rPr>
                <w:rFonts w:ascii="Poppins" w:hAnsi="Poppins" w:cs="Poppins"/>
              </w:rPr>
            </w:pPr>
          </w:p>
        </w:tc>
        <w:tc>
          <w:tcPr>
            <w:tcW w:w="5803" w:type="dxa"/>
          </w:tcPr>
          <w:p w14:paraId="5ECC4995" w14:textId="08A87782" w:rsidR="003278EA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D1033B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3F0A26" w:rsidRPr="00D1033B">
              <w:rPr>
                <w:rFonts w:ascii="Poppins" w:hAnsi="Poppins" w:cs="Poppins"/>
                <w:sz w:val="20"/>
              </w:rPr>
              <w:t>multi</w:t>
            </w:r>
            <w:r w:rsidR="00E94FEC" w:rsidRPr="00D1033B">
              <w:rPr>
                <w:rFonts w:ascii="Poppins" w:hAnsi="Poppins" w:cs="Poppins"/>
                <w:sz w:val="20"/>
              </w:rPr>
              <w:t>-</w:t>
            </w:r>
            <w:r w:rsidR="003F0A26" w:rsidRPr="00D1033B">
              <w:rPr>
                <w:rFonts w:ascii="Poppins" w:hAnsi="Poppins" w:cs="Poppins"/>
                <w:sz w:val="20"/>
              </w:rPr>
              <w:t>inverter</w:t>
            </w:r>
            <w:r w:rsidRPr="00D1033B">
              <w:rPr>
                <w:rFonts w:ascii="Poppins" w:hAnsi="Poppins" w:cs="Poppins"/>
                <w:sz w:val="20"/>
              </w:rPr>
              <w:t>, con attacchi per tre unità interne.</w:t>
            </w:r>
          </w:p>
          <w:p w14:paraId="26EED8F5" w14:textId="77777777" w:rsidR="000A7386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D1033B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5E2FBE6E" w14:textId="2B70F189" w:rsidR="003278EA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D1033B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478672DD" w14:textId="5CAB07B5" w:rsidR="003278EA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D1033B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0BF16978" w14:textId="77777777" w:rsidR="003278EA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D1033B">
              <w:rPr>
                <w:rFonts w:ascii="Poppins" w:hAnsi="Poppins" w:cs="Poppins"/>
                <w:sz w:val="20"/>
              </w:rPr>
              <w:t>Classe energetica A++ in raffrescamento.</w:t>
            </w:r>
          </w:p>
          <w:p w14:paraId="4767EA9F" w14:textId="77777777" w:rsidR="003278EA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D1033B">
              <w:rPr>
                <w:rFonts w:ascii="Poppins" w:hAnsi="Poppins" w:cs="Poppins"/>
                <w:sz w:val="20"/>
              </w:rPr>
              <w:t>Classe energetica A+ in riscaldamento.</w:t>
            </w:r>
          </w:p>
          <w:p w14:paraId="4A23DA19" w14:textId="16E99AB5" w:rsidR="003278EA" w:rsidRPr="00D1033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D1033B">
              <w:rPr>
                <w:rFonts w:ascii="Poppins" w:hAnsi="Poppins" w:cs="Poppins"/>
                <w:sz w:val="20"/>
              </w:rPr>
              <w:t>SEER=7</w:t>
            </w:r>
            <w:r w:rsidR="000A7386" w:rsidRPr="00D1033B">
              <w:rPr>
                <w:rFonts w:ascii="Poppins" w:hAnsi="Poppins" w:cs="Poppins"/>
                <w:sz w:val="20"/>
              </w:rPr>
              <w:t>,</w:t>
            </w:r>
            <w:r w:rsidR="00D85B43" w:rsidRPr="00D1033B">
              <w:rPr>
                <w:rFonts w:ascii="Poppins" w:hAnsi="Poppins" w:cs="Poppins"/>
                <w:sz w:val="20"/>
              </w:rPr>
              <w:t>3</w:t>
            </w:r>
            <w:r w:rsidRPr="00D1033B">
              <w:rPr>
                <w:rFonts w:ascii="Poppins" w:hAnsi="Poppins" w:cs="Poppins"/>
                <w:sz w:val="20"/>
              </w:rPr>
              <w:t>. SCOP=4,</w:t>
            </w:r>
            <w:r w:rsidR="00D85B43" w:rsidRPr="00D1033B">
              <w:rPr>
                <w:rFonts w:ascii="Poppins" w:hAnsi="Poppins" w:cs="Poppins"/>
                <w:sz w:val="20"/>
              </w:rPr>
              <w:t>1</w:t>
            </w:r>
            <w:r w:rsidRPr="00D1033B">
              <w:rPr>
                <w:rFonts w:ascii="Poppins" w:hAnsi="Poppins" w:cs="Poppins"/>
                <w:sz w:val="20"/>
              </w:rPr>
              <w:t>.</w:t>
            </w:r>
          </w:p>
          <w:p w14:paraId="5C72BD22" w14:textId="77777777" w:rsidR="003278EA" w:rsidRPr="00270B7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highlight w:val="yellow"/>
              </w:rPr>
            </w:pPr>
          </w:p>
          <w:p w14:paraId="6B3E0049" w14:textId="116EAD34" w:rsidR="003278EA" w:rsidRPr="00307964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307964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49DECE7" w14:textId="017724C7" w:rsidR="003278EA" w:rsidRPr="00307964" w:rsidRDefault="003278EA" w:rsidP="001A1A88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307964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307964">
              <w:rPr>
                <w:rFonts w:ascii="Poppins" w:hAnsi="Poppins" w:cs="Poppins"/>
              </w:rPr>
              <w:t>nom</w:t>
            </w:r>
            <w:proofErr w:type="spellEnd"/>
            <w:r w:rsidRPr="00307964">
              <w:rPr>
                <w:rFonts w:ascii="Poppins" w:hAnsi="Poppins" w:cs="Poppins"/>
              </w:rPr>
              <w:t xml:space="preserve"> (min</w:t>
            </w:r>
            <w:r w:rsidR="00E94FEC" w:rsidRPr="00307964">
              <w:rPr>
                <w:rFonts w:ascii="Poppins" w:hAnsi="Poppins" w:cs="Poppins"/>
              </w:rPr>
              <w:t>-</w:t>
            </w:r>
            <w:r w:rsidRPr="00307964">
              <w:rPr>
                <w:rFonts w:ascii="Poppins" w:hAnsi="Poppins" w:cs="Poppins"/>
              </w:rPr>
              <w:t>max): 5,50 (1,</w:t>
            </w:r>
            <w:r w:rsidR="00307964" w:rsidRPr="00307964">
              <w:rPr>
                <w:rFonts w:ascii="Poppins" w:hAnsi="Poppins" w:cs="Poppins"/>
              </w:rPr>
              <w:t>8</w:t>
            </w:r>
            <w:r w:rsidRPr="00307964">
              <w:rPr>
                <w:rFonts w:ascii="Poppins" w:hAnsi="Poppins" w:cs="Poppins"/>
              </w:rPr>
              <w:t>0</w:t>
            </w:r>
            <w:r w:rsidR="00E94FEC" w:rsidRPr="00307964">
              <w:rPr>
                <w:rFonts w:ascii="Poppins" w:hAnsi="Poppins" w:cs="Poppins"/>
              </w:rPr>
              <w:t>-</w:t>
            </w:r>
            <w:r w:rsidRPr="00307964">
              <w:rPr>
                <w:rFonts w:ascii="Poppins" w:hAnsi="Poppins" w:cs="Poppins"/>
              </w:rPr>
              <w:t>7</w:t>
            </w:r>
            <w:r w:rsidR="00B76DF0" w:rsidRPr="00307964">
              <w:rPr>
                <w:rFonts w:ascii="Poppins" w:hAnsi="Poppins" w:cs="Poppins"/>
              </w:rPr>
              <w:t>,</w:t>
            </w:r>
            <w:r w:rsidR="00307964" w:rsidRPr="00307964">
              <w:rPr>
                <w:rFonts w:ascii="Poppins" w:hAnsi="Poppins" w:cs="Poppins"/>
              </w:rPr>
              <w:t>0</w:t>
            </w:r>
            <w:r w:rsidRPr="00307964">
              <w:rPr>
                <w:rFonts w:ascii="Poppins" w:hAnsi="Poppins" w:cs="Poppins"/>
              </w:rPr>
              <w:t>0) kW</w:t>
            </w:r>
          </w:p>
          <w:p w14:paraId="0F8F0AB5" w14:textId="173A8D1D" w:rsidR="003278EA" w:rsidRPr="009F5387" w:rsidRDefault="003278EA" w:rsidP="001A1A88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9F5387">
              <w:rPr>
                <w:rFonts w:ascii="Poppins" w:hAnsi="Poppins" w:cs="Poppins"/>
              </w:rPr>
              <w:t>nom</w:t>
            </w:r>
            <w:proofErr w:type="spellEnd"/>
            <w:r w:rsidRPr="009F5387">
              <w:rPr>
                <w:rFonts w:ascii="Poppins" w:hAnsi="Poppins" w:cs="Poppins"/>
              </w:rPr>
              <w:t xml:space="preserve"> (min</w:t>
            </w:r>
            <w:r w:rsidR="00E94FEC" w:rsidRPr="009F5387">
              <w:rPr>
                <w:rFonts w:ascii="Poppins" w:hAnsi="Poppins" w:cs="Poppins"/>
              </w:rPr>
              <w:t>-</w:t>
            </w:r>
            <w:r w:rsidRPr="009F5387">
              <w:rPr>
                <w:rFonts w:ascii="Poppins" w:hAnsi="Poppins" w:cs="Poppins"/>
              </w:rPr>
              <w:t>max): 1,</w:t>
            </w:r>
            <w:r w:rsidR="009F5387" w:rsidRPr="009F5387">
              <w:rPr>
                <w:rFonts w:ascii="Poppins" w:hAnsi="Poppins" w:cs="Poppins"/>
              </w:rPr>
              <w:t>30</w:t>
            </w:r>
            <w:r w:rsidRPr="009F5387">
              <w:rPr>
                <w:rFonts w:ascii="Poppins" w:hAnsi="Poppins" w:cs="Poppins"/>
              </w:rPr>
              <w:t xml:space="preserve"> (0,3</w:t>
            </w:r>
            <w:r w:rsidR="009F5387" w:rsidRPr="009F5387">
              <w:rPr>
                <w:rFonts w:ascii="Poppins" w:hAnsi="Poppins" w:cs="Poppins"/>
              </w:rPr>
              <w:t>0</w:t>
            </w:r>
            <w:r w:rsidR="00E94FEC" w:rsidRPr="009F5387">
              <w:rPr>
                <w:rFonts w:ascii="Poppins" w:hAnsi="Poppins" w:cs="Poppins"/>
              </w:rPr>
              <w:t>-</w:t>
            </w:r>
            <w:r w:rsidRPr="009F5387">
              <w:rPr>
                <w:rFonts w:ascii="Poppins" w:hAnsi="Poppins" w:cs="Poppins"/>
              </w:rPr>
              <w:t>2,50) kW</w:t>
            </w:r>
          </w:p>
          <w:p w14:paraId="2ABB1CA8" w14:textId="31AE7EFF" w:rsidR="003278EA" w:rsidRPr="009F5387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5387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67472BFA" w14:textId="3A735BB7" w:rsidR="003278EA" w:rsidRPr="009F5387" w:rsidRDefault="003278EA" w:rsidP="001A1A88">
            <w:pPr>
              <w:pStyle w:val="Paragrafoelenco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9F5387">
              <w:rPr>
                <w:rFonts w:ascii="Poppins" w:hAnsi="Poppins" w:cs="Poppins"/>
              </w:rPr>
              <w:t>nom</w:t>
            </w:r>
            <w:proofErr w:type="spellEnd"/>
            <w:r w:rsidRPr="009F5387">
              <w:rPr>
                <w:rFonts w:ascii="Poppins" w:hAnsi="Poppins" w:cs="Poppins"/>
              </w:rPr>
              <w:t xml:space="preserve"> (min</w:t>
            </w:r>
            <w:r w:rsidR="00E94FEC" w:rsidRPr="009F5387">
              <w:rPr>
                <w:rFonts w:ascii="Poppins" w:hAnsi="Poppins" w:cs="Poppins"/>
              </w:rPr>
              <w:t>-</w:t>
            </w:r>
            <w:r w:rsidRPr="009F5387">
              <w:rPr>
                <w:rFonts w:ascii="Poppins" w:hAnsi="Poppins" w:cs="Poppins"/>
              </w:rPr>
              <w:t>max): 6,</w:t>
            </w:r>
            <w:r w:rsidR="009F5387" w:rsidRPr="009F5387">
              <w:rPr>
                <w:rFonts w:ascii="Poppins" w:hAnsi="Poppins" w:cs="Poppins"/>
              </w:rPr>
              <w:t>3</w:t>
            </w:r>
            <w:r w:rsidRPr="009F5387">
              <w:rPr>
                <w:rFonts w:ascii="Poppins" w:hAnsi="Poppins" w:cs="Poppins"/>
              </w:rPr>
              <w:t>0 (1,</w:t>
            </w:r>
            <w:r w:rsidR="009F5387" w:rsidRPr="009F5387">
              <w:rPr>
                <w:rFonts w:ascii="Poppins" w:hAnsi="Poppins" w:cs="Poppins"/>
              </w:rPr>
              <w:t>5</w:t>
            </w:r>
            <w:r w:rsidRPr="009F5387">
              <w:rPr>
                <w:rFonts w:ascii="Poppins" w:hAnsi="Poppins" w:cs="Poppins"/>
              </w:rPr>
              <w:t>0</w:t>
            </w:r>
            <w:r w:rsidR="00E94FEC" w:rsidRPr="009F5387">
              <w:rPr>
                <w:rFonts w:ascii="Poppins" w:hAnsi="Poppins" w:cs="Poppins"/>
              </w:rPr>
              <w:t>-</w:t>
            </w:r>
            <w:r w:rsidR="009F5387" w:rsidRPr="009F5387">
              <w:rPr>
                <w:rFonts w:ascii="Poppins" w:hAnsi="Poppins" w:cs="Poppins"/>
              </w:rPr>
              <w:t>7</w:t>
            </w:r>
            <w:r w:rsidR="00D60534" w:rsidRPr="009F5387">
              <w:rPr>
                <w:rFonts w:ascii="Poppins" w:hAnsi="Poppins" w:cs="Poppins"/>
              </w:rPr>
              <w:t>,</w:t>
            </w:r>
            <w:r w:rsidR="009F5387" w:rsidRPr="009F5387">
              <w:rPr>
                <w:rFonts w:ascii="Poppins" w:hAnsi="Poppins" w:cs="Poppins"/>
              </w:rPr>
              <w:t>5</w:t>
            </w:r>
            <w:r w:rsidR="00D60534" w:rsidRPr="009F5387">
              <w:rPr>
                <w:rFonts w:ascii="Poppins" w:hAnsi="Poppins" w:cs="Poppins"/>
              </w:rPr>
              <w:t>0</w:t>
            </w:r>
            <w:r w:rsidRPr="009F5387">
              <w:rPr>
                <w:rFonts w:ascii="Poppins" w:hAnsi="Poppins" w:cs="Poppins"/>
              </w:rPr>
              <w:t>) kW</w:t>
            </w:r>
          </w:p>
          <w:p w14:paraId="2B5D1306" w14:textId="08569668" w:rsidR="003278EA" w:rsidRPr="009F5387" w:rsidRDefault="003278EA" w:rsidP="001A1A88">
            <w:pPr>
              <w:pStyle w:val="Paragrafoelenco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9F5387">
              <w:rPr>
                <w:rFonts w:ascii="Poppins" w:hAnsi="Poppins" w:cs="Poppins"/>
              </w:rPr>
              <w:t>nom</w:t>
            </w:r>
            <w:proofErr w:type="spellEnd"/>
            <w:r w:rsidRPr="009F5387">
              <w:rPr>
                <w:rFonts w:ascii="Poppins" w:hAnsi="Poppins" w:cs="Poppins"/>
              </w:rPr>
              <w:t xml:space="preserve"> (min</w:t>
            </w:r>
            <w:r w:rsidR="00E94FEC" w:rsidRPr="009F5387">
              <w:rPr>
                <w:rFonts w:ascii="Poppins" w:hAnsi="Poppins" w:cs="Poppins"/>
              </w:rPr>
              <w:t>-</w:t>
            </w:r>
            <w:r w:rsidRPr="009F5387">
              <w:rPr>
                <w:rFonts w:ascii="Poppins" w:hAnsi="Poppins" w:cs="Poppins"/>
              </w:rPr>
              <w:t>max): 1,</w:t>
            </w:r>
            <w:r w:rsidR="009F5387" w:rsidRPr="009F5387">
              <w:rPr>
                <w:rFonts w:ascii="Poppins" w:hAnsi="Poppins" w:cs="Poppins"/>
              </w:rPr>
              <w:t>60</w:t>
            </w:r>
            <w:r w:rsidRPr="009F5387">
              <w:rPr>
                <w:rFonts w:ascii="Poppins" w:hAnsi="Poppins" w:cs="Poppins"/>
              </w:rPr>
              <w:t xml:space="preserve"> (0,</w:t>
            </w:r>
            <w:r w:rsidR="009F5387" w:rsidRPr="009F5387">
              <w:rPr>
                <w:rFonts w:ascii="Poppins" w:hAnsi="Poppins" w:cs="Poppins"/>
              </w:rPr>
              <w:t>30</w:t>
            </w:r>
            <w:r w:rsidR="00E94FEC" w:rsidRPr="009F5387">
              <w:rPr>
                <w:rFonts w:ascii="Poppins" w:hAnsi="Poppins" w:cs="Poppins"/>
              </w:rPr>
              <w:t>-</w:t>
            </w:r>
            <w:r w:rsidRPr="009F5387">
              <w:rPr>
                <w:rFonts w:ascii="Poppins" w:hAnsi="Poppins" w:cs="Poppins"/>
              </w:rPr>
              <w:t>2,50) kW</w:t>
            </w:r>
          </w:p>
          <w:p w14:paraId="687F29CF" w14:textId="2D10BF47" w:rsidR="003278EA" w:rsidRPr="009F5387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5387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7173C60F" w14:textId="28153132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Portata d’aria: 3150 m</w:t>
            </w:r>
            <w:r w:rsidR="000A7386" w:rsidRPr="009F5387">
              <w:rPr>
                <w:rFonts w:ascii="Poppins" w:hAnsi="Poppins" w:cs="Poppins"/>
              </w:rPr>
              <w:t>3</w:t>
            </w:r>
            <w:r w:rsidRPr="009F5387">
              <w:rPr>
                <w:rFonts w:ascii="Poppins" w:hAnsi="Poppins" w:cs="Poppins"/>
              </w:rPr>
              <w:t>/h</w:t>
            </w:r>
          </w:p>
          <w:p w14:paraId="018221D1" w14:textId="1092AA4A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Livello di potenza sonora</w:t>
            </w:r>
            <w:r w:rsidR="0094151E" w:rsidRPr="009F5387">
              <w:rPr>
                <w:rFonts w:ascii="Poppins" w:hAnsi="Poppins" w:cs="Poppins"/>
              </w:rPr>
              <w:t xml:space="preserve"> unità esterna</w:t>
            </w:r>
            <w:r w:rsidRPr="009F5387">
              <w:rPr>
                <w:rFonts w:ascii="Poppins" w:hAnsi="Poppins" w:cs="Poppins"/>
              </w:rPr>
              <w:t>: 6</w:t>
            </w:r>
            <w:r w:rsidR="009F5387" w:rsidRPr="009F5387">
              <w:rPr>
                <w:rFonts w:ascii="Poppins" w:hAnsi="Poppins" w:cs="Poppins"/>
              </w:rPr>
              <w:t>5</w:t>
            </w:r>
            <w:r w:rsidRPr="009F5387">
              <w:rPr>
                <w:rFonts w:ascii="Poppins" w:hAnsi="Poppins" w:cs="Poppins"/>
              </w:rPr>
              <w:t xml:space="preserve"> dB(A)</w:t>
            </w:r>
          </w:p>
          <w:p w14:paraId="63E53524" w14:textId="60804B0F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Livello di pressione sonora</w:t>
            </w:r>
            <w:r w:rsidR="0094151E" w:rsidRPr="009F5387">
              <w:rPr>
                <w:rFonts w:ascii="Poppins" w:hAnsi="Poppins" w:cs="Poppins"/>
              </w:rPr>
              <w:t xml:space="preserve"> unità esterna</w:t>
            </w:r>
            <w:r w:rsidRPr="009F5387">
              <w:rPr>
                <w:rFonts w:ascii="Poppins" w:hAnsi="Poppins" w:cs="Poppins"/>
              </w:rPr>
              <w:t>: 4</w:t>
            </w:r>
            <w:r w:rsidR="009F5387" w:rsidRPr="009F5387">
              <w:rPr>
                <w:rFonts w:ascii="Poppins" w:hAnsi="Poppins" w:cs="Poppins"/>
              </w:rPr>
              <w:t>3</w:t>
            </w:r>
            <w:r w:rsidRPr="009F5387">
              <w:rPr>
                <w:rFonts w:ascii="Poppins" w:hAnsi="Poppins" w:cs="Poppins"/>
              </w:rPr>
              <w:t xml:space="preserve"> dB(A) </w:t>
            </w:r>
            <w:r w:rsidR="00E94FEC" w:rsidRPr="009F5387">
              <w:rPr>
                <w:rFonts w:ascii="Poppins" w:hAnsi="Poppins" w:cs="Poppins"/>
              </w:rPr>
              <w:t>-</w:t>
            </w:r>
            <w:r w:rsidRPr="009F5387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6B348D41" w14:textId="77777777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Tubazione refrigerante liquido: 3 x Ø 1/4”</w:t>
            </w:r>
          </w:p>
          <w:p w14:paraId="5A1BD506" w14:textId="77777777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Tubazione refrigerante gas: 3 x Ø 3/8”</w:t>
            </w:r>
          </w:p>
          <w:p w14:paraId="78C81BEC" w14:textId="77777777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9F5387">
              <w:rPr>
                <w:rFonts w:ascii="Poppins" w:hAnsi="Poppins" w:cs="Poppins"/>
              </w:rPr>
              <w:t>Ph</w:t>
            </w:r>
            <w:proofErr w:type="spellEnd"/>
            <w:r w:rsidRPr="009F5387">
              <w:rPr>
                <w:rFonts w:ascii="Poppins" w:hAnsi="Poppins" w:cs="Poppins"/>
              </w:rPr>
              <w:t>/Hz</w:t>
            </w:r>
          </w:p>
          <w:p w14:paraId="5C5E0A62" w14:textId="10C748B1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Corrente massima assorbita: 1</w:t>
            </w:r>
            <w:r w:rsidR="009F5387" w:rsidRPr="009F5387">
              <w:rPr>
                <w:rFonts w:ascii="Poppins" w:hAnsi="Poppins" w:cs="Poppins"/>
              </w:rPr>
              <w:t>4</w:t>
            </w:r>
            <w:r w:rsidR="00A822EB" w:rsidRPr="009F5387">
              <w:rPr>
                <w:rFonts w:ascii="Poppins" w:hAnsi="Poppins" w:cs="Poppins"/>
              </w:rPr>
              <w:t>,</w:t>
            </w:r>
            <w:r w:rsidR="009F5387" w:rsidRPr="009F5387">
              <w:rPr>
                <w:rFonts w:ascii="Poppins" w:hAnsi="Poppins" w:cs="Poppins"/>
              </w:rPr>
              <w:t>6</w:t>
            </w:r>
            <w:r w:rsidRPr="009F5387">
              <w:rPr>
                <w:rFonts w:ascii="Poppins" w:hAnsi="Poppins" w:cs="Poppins"/>
              </w:rPr>
              <w:t xml:space="preserve"> A</w:t>
            </w:r>
          </w:p>
          <w:p w14:paraId="1EC13AA7" w14:textId="20CE3D05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9F5387">
              <w:rPr>
                <w:rFonts w:ascii="Poppins" w:hAnsi="Poppins" w:cs="Poppins"/>
              </w:rPr>
              <w:t>LxHxP</w:t>
            </w:r>
            <w:proofErr w:type="spellEnd"/>
            <w:r w:rsidRPr="009F5387">
              <w:rPr>
                <w:rFonts w:ascii="Poppins" w:hAnsi="Poppins" w:cs="Poppins"/>
              </w:rPr>
              <w:t xml:space="preserve">: </w:t>
            </w:r>
            <w:r w:rsidR="009F5387" w:rsidRPr="009F5387">
              <w:rPr>
                <w:rFonts w:ascii="Poppins" w:hAnsi="Poppins" w:cs="Poppins"/>
              </w:rPr>
              <w:t>860</w:t>
            </w:r>
            <w:r w:rsidR="000B4ED9" w:rsidRPr="009F5387">
              <w:rPr>
                <w:rFonts w:ascii="Poppins" w:hAnsi="Poppins" w:cs="Poppins"/>
              </w:rPr>
              <w:t>x667x368</w:t>
            </w:r>
            <w:r w:rsidR="000A7386" w:rsidRPr="009F5387">
              <w:rPr>
                <w:rFonts w:ascii="Poppins" w:hAnsi="Poppins" w:cs="Poppins"/>
              </w:rPr>
              <w:t xml:space="preserve"> mm</w:t>
            </w:r>
          </w:p>
          <w:p w14:paraId="75F3E577" w14:textId="5B742BEF" w:rsidR="003278EA" w:rsidRPr="009F5387" w:rsidRDefault="003278EA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5387">
              <w:rPr>
                <w:rFonts w:ascii="Poppins" w:hAnsi="Poppins" w:cs="Poppins"/>
              </w:rPr>
              <w:t>Peso: 4</w:t>
            </w:r>
            <w:r w:rsidR="009F5387" w:rsidRPr="009F5387">
              <w:rPr>
                <w:rFonts w:ascii="Poppins" w:hAnsi="Poppins" w:cs="Poppins"/>
              </w:rPr>
              <w:t>7</w:t>
            </w:r>
            <w:r w:rsidRPr="009F5387">
              <w:rPr>
                <w:rFonts w:ascii="Poppins" w:hAnsi="Poppins" w:cs="Poppins"/>
              </w:rPr>
              <w:t xml:space="preserve"> kg</w:t>
            </w:r>
          </w:p>
          <w:p w14:paraId="28B70D67" w14:textId="77777777" w:rsidR="003278EA" w:rsidRPr="00EB5A9B" w:rsidRDefault="003278EA" w:rsidP="000A4A6C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72EE84C9" w14:textId="2F8F77A3" w:rsidR="003278EA" w:rsidRPr="00270B7B" w:rsidRDefault="003278EA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highlight w:val="yellow"/>
              </w:rPr>
            </w:pPr>
            <w:r w:rsidRPr="00EB5A9B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E94FEC" w:rsidRPr="00EB5A9B">
              <w:rPr>
                <w:rFonts w:ascii="Poppins" w:hAnsi="Poppins" w:cs="Poppins"/>
                <w:b/>
                <w:sz w:val="20"/>
              </w:rPr>
              <w:t>-</w:t>
            </w:r>
            <w:r w:rsidRPr="00EB5A9B">
              <w:rPr>
                <w:rFonts w:ascii="Poppins" w:hAnsi="Poppins" w:cs="Poppins"/>
                <w:b/>
                <w:sz w:val="20"/>
              </w:rPr>
              <w:t xml:space="preserve"> Modello Unità esterna di climatizzatore pompa di calore, reversibile, di tipo </w:t>
            </w:r>
            <w:r w:rsidR="003F0A26" w:rsidRPr="00EB5A9B">
              <w:rPr>
                <w:rFonts w:ascii="Poppins" w:hAnsi="Poppins" w:cs="Poppins"/>
                <w:b/>
                <w:sz w:val="20"/>
              </w:rPr>
              <w:t>multi</w:t>
            </w:r>
            <w:r w:rsidR="00E94FEC" w:rsidRPr="00EB5A9B">
              <w:rPr>
                <w:rFonts w:ascii="Poppins" w:hAnsi="Poppins" w:cs="Poppins"/>
                <w:b/>
                <w:sz w:val="20"/>
              </w:rPr>
              <w:t>-</w:t>
            </w:r>
            <w:r w:rsidR="003F0A26" w:rsidRPr="00EB5A9B">
              <w:rPr>
                <w:rFonts w:ascii="Poppins" w:hAnsi="Poppins" w:cs="Poppins"/>
                <w:b/>
                <w:sz w:val="20"/>
              </w:rPr>
              <w:t>inverter</w:t>
            </w:r>
            <w:r w:rsidRPr="00EB5A9B">
              <w:rPr>
                <w:rFonts w:ascii="Poppins" w:hAnsi="Poppins" w:cs="Poppins"/>
                <w:b/>
                <w:sz w:val="20"/>
              </w:rPr>
              <w:t xml:space="preserve">, </w:t>
            </w:r>
            <w:r w:rsidR="005571DD" w:rsidRPr="00EB5A9B">
              <w:rPr>
                <w:rFonts w:ascii="Poppins" w:hAnsi="Poppins" w:cs="Poppins"/>
                <w:b/>
                <w:sz w:val="20"/>
              </w:rPr>
              <w:t>X</w:t>
            </w:r>
            <w:r w:rsidR="00E94FEC" w:rsidRPr="00EB5A9B">
              <w:rPr>
                <w:rFonts w:ascii="Poppins" w:hAnsi="Poppins" w:cs="Poppins"/>
                <w:b/>
                <w:sz w:val="20"/>
              </w:rPr>
              <w:t>-</w:t>
            </w:r>
            <w:r w:rsidR="005571DD" w:rsidRPr="00EB5A9B">
              <w:rPr>
                <w:rFonts w:ascii="Poppins" w:hAnsi="Poppins" w:cs="Poppins"/>
                <w:b/>
                <w:sz w:val="20"/>
              </w:rPr>
              <w:t>Revo</w:t>
            </w:r>
            <w:r w:rsidR="00E94FEC" w:rsidRPr="00EB5A9B">
              <w:rPr>
                <w:rFonts w:ascii="Poppins" w:hAnsi="Poppins" w:cs="Poppins"/>
                <w:b/>
                <w:sz w:val="20"/>
              </w:rPr>
              <w:t>-</w:t>
            </w:r>
            <w:r w:rsidRPr="00EB5A9B">
              <w:rPr>
                <w:rFonts w:ascii="Poppins" w:hAnsi="Poppins" w:cs="Poppins"/>
                <w:b/>
                <w:sz w:val="20"/>
              </w:rPr>
              <w:t>182</w:t>
            </w:r>
            <w:r w:rsidR="00D85B43" w:rsidRPr="00EB5A9B">
              <w:rPr>
                <w:rFonts w:ascii="Poppins" w:hAnsi="Poppins" w:cs="Poppins"/>
                <w:b/>
                <w:sz w:val="20"/>
              </w:rPr>
              <w:t>1</w:t>
            </w:r>
            <w:r w:rsidRPr="00EB5A9B">
              <w:rPr>
                <w:rFonts w:ascii="Poppins" w:hAnsi="Poppins" w:cs="Poppins"/>
                <w:b/>
                <w:sz w:val="20"/>
              </w:rPr>
              <w:t>TE o equivalente.</w:t>
            </w:r>
          </w:p>
        </w:tc>
      </w:tr>
      <w:tr w:rsidR="00C06596" w14:paraId="5F2729BF" w14:textId="77777777" w:rsidTr="00C06596">
        <w:tc>
          <w:tcPr>
            <w:tcW w:w="1398" w:type="dxa"/>
          </w:tcPr>
          <w:p w14:paraId="01D80223" w14:textId="39149A2D" w:rsidR="00C06596" w:rsidRPr="00262BD2" w:rsidRDefault="00D7227A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07111176</w:t>
            </w:r>
          </w:p>
        </w:tc>
        <w:tc>
          <w:tcPr>
            <w:tcW w:w="2297" w:type="dxa"/>
          </w:tcPr>
          <w:p w14:paraId="56D6BCF9" w14:textId="74EE8455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3F0A26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3F0A26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071C8883" w14:textId="03A7DE1A" w:rsidR="00C06596" w:rsidRPr="00262BD2" w:rsidRDefault="005571DD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24</w:t>
            </w:r>
            <w:r w:rsidR="006862CA">
              <w:rPr>
                <w:rFonts w:ascii="Poppins" w:hAnsi="Poppins" w:cs="Poppins"/>
              </w:rPr>
              <w:t>23</w:t>
            </w:r>
            <w:r w:rsidR="00C06596" w:rsidRPr="00262BD2">
              <w:rPr>
                <w:rFonts w:ascii="Poppins" w:hAnsi="Poppins" w:cs="Poppins"/>
              </w:rPr>
              <w:t>TE</w:t>
            </w:r>
          </w:p>
          <w:p w14:paraId="6CADAADB" w14:textId="77777777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</w:p>
        </w:tc>
        <w:tc>
          <w:tcPr>
            <w:tcW w:w="5803" w:type="dxa"/>
          </w:tcPr>
          <w:p w14:paraId="5D808646" w14:textId="55DF7C64" w:rsidR="00C06596" w:rsidRPr="00262BD2" w:rsidRDefault="00D47B59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3F0A26" w:rsidRPr="00262BD2">
              <w:rPr>
                <w:rFonts w:ascii="Poppins" w:hAnsi="Poppins" w:cs="Poppins"/>
                <w:sz w:val="20"/>
              </w:rPr>
              <w:t>multi</w:t>
            </w:r>
            <w:r w:rsidR="00E94FEC">
              <w:rPr>
                <w:rFonts w:ascii="Poppins" w:hAnsi="Poppins" w:cs="Poppins"/>
                <w:sz w:val="20"/>
              </w:rPr>
              <w:t>-</w:t>
            </w:r>
            <w:r w:rsidR="003F0A26" w:rsidRPr="00262BD2">
              <w:rPr>
                <w:rFonts w:ascii="Poppins" w:hAnsi="Poppins" w:cs="Poppins"/>
                <w:sz w:val="20"/>
              </w:rPr>
              <w:t>inverter</w:t>
            </w:r>
            <w:r w:rsidR="00C06596" w:rsidRPr="00262BD2">
              <w:rPr>
                <w:rFonts w:ascii="Poppins" w:hAnsi="Poppins" w:cs="Poppins"/>
                <w:sz w:val="20"/>
              </w:rPr>
              <w:t xml:space="preserve">, con attacchi per </w:t>
            </w:r>
            <w:r w:rsidR="00D7227A">
              <w:rPr>
                <w:rFonts w:ascii="Poppins" w:hAnsi="Poppins" w:cs="Poppins"/>
                <w:sz w:val="20"/>
              </w:rPr>
              <w:t>tre</w:t>
            </w:r>
            <w:r w:rsidR="00C06596" w:rsidRPr="00262BD2">
              <w:rPr>
                <w:rFonts w:ascii="Poppins" w:hAnsi="Poppins" w:cs="Poppins"/>
                <w:sz w:val="20"/>
              </w:rPr>
              <w:t xml:space="preserve"> unità interne.</w:t>
            </w:r>
          </w:p>
          <w:p w14:paraId="1577A5EF" w14:textId="77777777" w:rsidR="005377E0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26AC08DE" w14:textId="703DFF4A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27777BCE" w14:textId="4372A0C3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2DD547AF" w14:textId="45D59691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A++ in raffrescamento.</w:t>
            </w:r>
          </w:p>
          <w:p w14:paraId="6A2BC0BD" w14:textId="09CD4A40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 in riscaldamento.</w:t>
            </w:r>
          </w:p>
          <w:p w14:paraId="5E1D5360" w14:textId="1B330B62" w:rsidR="00C06596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SEER=6,</w:t>
            </w:r>
            <w:r w:rsidR="00D47754">
              <w:rPr>
                <w:rFonts w:ascii="Poppins" w:hAnsi="Poppins" w:cs="Poppins"/>
                <w:sz w:val="20"/>
              </w:rPr>
              <w:t>5</w:t>
            </w:r>
            <w:r w:rsidRPr="00262BD2">
              <w:rPr>
                <w:rFonts w:ascii="Poppins" w:hAnsi="Poppins" w:cs="Poppins"/>
                <w:sz w:val="20"/>
              </w:rPr>
              <w:t>. SCOP=</w:t>
            </w:r>
            <w:r w:rsidR="00D47754">
              <w:rPr>
                <w:rFonts w:ascii="Poppins" w:hAnsi="Poppins" w:cs="Poppins"/>
                <w:sz w:val="20"/>
              </w:rPr>
              <w:t>3,9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4D63EF24" w14:textId="77777777" w:rsidR="005377E0" w:rsidRPr="00262BD2" w:rsidRDefault="005377E0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72B362F" w14:textId="394843BD" w:rsidR="00C06596" w:rsidRPr="006862CA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FCAA36E" w14:textId="48A72848" w:rsidR="00C06596" w:rsidRPr="00262BD2" w:rsidRDefault="00C06596" w:rsidP="001A1A88">
            <w:pPr>
              <w:pStyle w:val="Paragrafoelenco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7,00 (</w:t>
            </w:r>
            <w:r w:rsidR="00D47754">
              <w:rPr>
                <w:rFonts w:ascii="Poppins" w:hAnsi="Poppins" w:cs="Poppins"/>
              </w:rPr>
              <w:t>2,5</w:t>
            </w:r>
            <w:r w:rsidRPr="00262BD2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="001A1A88">
              <w:rPr>
                <w:rFonts w:ascii="Poppins" w:hAnsi="Poppins" w:cs="Poppins"/>
              </w:rPr>
              <w:t>9,60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30747D05" w14:textId="372C920D" w:rsidR="00C06596" w:rsidRPr="006862CA" w:rsidRDefault="00C06596" w:rsidP="001A1A88">
            <w:pPr>
              <w:pStyle w:val="Paragrafoelenco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1,</w:t>
            </w:r>
            <w:r w:rsidR="001A1A88">
              <w:rPr>
                <w:rFonts w:ascii="Poppins" w:hAnsi="Poppins" w:cs="Poppins"/>
              </w:rPr>
              <w:t>82</w:t>
            </w:r>
            <w:r w:rsidRPr="00262BD2">
              <w:rPr>
                <w:rFonts w:ascii="Poppins" w:hAnsi="Poppins" w:cs="Poppins"/>
              </w:rPr>
              <w:t xml:space="preserve"> (0,65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3,</w:t>
            </w:r>
            <w:r w:rsidR="001A1A88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>0) kW</w:t>
            </w:r>
          </w:p>
          <w:p w14:paraId="418EC416" w14:textId="4AB9A99F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secco).</w:t>
            </w:r>
          </w:p>
          <w:p w14:paraId="1D05448E" w14:textId="30454F4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0" w:hanging="283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8,</w:t>
            </w:r>
            <w:r w:rsidR="001A1A88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>0 (</w:t>
            </w:r>
            <w:r w:rsidR="001A1A88">
              <w:rPr>
                <w:rFonts w:ascii="Poppins" w:hAnsi="Poppins" w:cs="Poppins"/>
              </w:rPr>
              <w:t>1,90</w:t>
            </w:r>
            <w:r w:rsidR="00E94FEC">
              <w:rPr>
                <w:rFonts w:ascii="Poppins" w:hAnsi="Poppins" w:cs="Poppins"/>
              </w:rPr>
              <w:t>-</w:t>
            </w:r>
            <w:r w:rsidR="001A1A88">
              <w:rPr>
                <w:rFonts w:ascii="Poppins" w:hAnsi="Poppins" w:cs="Poppins"/>
              </w:rPr>
              <w:t>8,60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6B27DD29" w14:textId="265AAC25" w:rsidR="00C06596" w:rsidRPr="006862CA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0" w:hanging="283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2,</w:t>
            </w:r>
            <w:r w:rsidR="001A1A88">
              <w:rPr>
                <w:rFonts w:ascii="Poppins" w:hAnsi="Poppins" w:cs="Poppins"/>
              </w:rPr>
              <w:t>07</w:t>
            </w:r>
            <w:r w:rsidRPr="00262BD2">
              <w:rPr>
                <w:rFonts w:ascii="Poppins" w:hAnsi="Poppins" w:cs="Poppins"/>
              </w:rPr>
              <w:t xml:space="preserve"> (0,</w:t>
            </w:r>
            <w:r w:rsidR="001A1A88">
              <w:rPr>
                <w:rFonts w:ascii="Poppins" w:hAnsi="Poppins" w:cs="Poppins"/>
              </w:rPr>
              <w:t>45</w:t>
            </w:r>
            <w:r w:rsidR="00E94FEC">
              <w:rPr>
                <w:rFonts w:ascii="Poppins" w:hAnsi="Poppins" w:cs="Poppins"/>
              </w:rPr>
              <w:t>-</w:t>
            </w:r>
            <w:r w:rsidR="001A1A88">
              <w:rPr>
                <w:rFonts w:ascii="Poppins" w:hAnsi="Poppins" w:cs="Poppins"/>
              </w:rPr>
              <w:t>2,80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3B8B4BBE" w14:textId="07A05CDF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umido).</w:t>
            </w:r>
          </w:p>
          <w:p w14:paraId="69E59B9A" w14:textId="0F59C60B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d’aria: </w:t>
            </w:r>
            <w:r w:rsidR="001A1A88">
              <w:rPr>
                <w:rFonts w:ascii="Poppins" w:hAnsi="Poppins" w:cs="Poppins"/>
              </w:rPr>
              <w:t>315</w:t>
            </w:r>
            <w:r w:rsidRPr="00262BD2">
              <w:rPr>
                <w:rFonts w:ascii="Poppins" w:hAnsi="Poppins" w:cs="Poppins"/>
              </w:rPr>
              <w:t>0 m</w:t>
            </w:r>
            <w:r w:rsidR="002201C4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/h</w:t>
            </w:r>
          </w:p>
          <w:p w14:paraId="288F4C25" w14:textId="3430B7C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3651F2">
              <w:rPr>
                <w:rFonts w:ascii="Poppins" w:hAnsi="Poppins" w:cs="Poppins"/>
              </w:rPr>
              <w:t xml:space="preserve"> unità</w:t>
            </w:r>
            <w:r w:rsidR="00CC4D92">
              <w:rPr>
                <w:rFonts w:ascii="Poppins" w:hAnsi="Poppins" w:cs="Poppins"/>
              </w:rPr>
              <w:t xml:space="preserve"> esterna</w:t>
            </w:r>
            <w:r w:rsidRPr="00262BD2">
              <w:rPr>
                <w:rFonts w:ascii="Poppins" w:hAnsi="Poppins" w:cs="Poppins"/>
              </w:rPr>
              <w:t>: 6</w:t>
            </w:r>
            <w:r w:rsidR="001A1A88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03857748" w14:textId="09E0C7A6" w:rsidR="00C06596" w:rsidRPr="006862CA" w:rsidRDefault="00C06596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 w:rsidR="00CC4D92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>: 4</w:t>
            </w:r>
            <w:r w:rsidR="001A1A88">
              <w:rPr>
                <w:rFonts w:ascii="Poppins" w:hAnsi="Poppins" w:cs="Poppins"/>
              </w:rPr>
              <w:t>1</w:t>
            </w:r>
            <w:r w:rsidRPr="00262BD2">
              <w:rPr>
                <w:rFonts w:ascii="Poppins" w:hAnsi="Poppins" w:cs="Poppins"/>
              </w:rPr>
              <w:t xml:space="preserve"> dB(A) 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323DAD18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refrigerante liquido: 3 x Ø 1/4”</w:t>
            </w:r>
          </w:p>
          <w:p w14:paraId="03264472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refrigerante gas: 3 x Ø 3/8”</w:t>
            </w:r>
          </w:p>
          <w:p w14:paraId="6E1C6AE8" w14:textId="689694ED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Tensione alimentazione: </w:t>
            </w:r>
            <w:r w:rsidR="00CC4D92" w:rsidRPr="00262BD2">
              <w:rPr>
                <w:rFonts w:ascii="Poppins" w:hAnsi="Poppins" w:cs="Poppins"/>
              </w:rPr>
              <w:t>230/1/50 V/</w:t>
            </w:r>
            <w:proofErr w:type="spellStart"/>
            <w:r w:rsidR="00CC4D92" w:rsidRPr="00262BD2">
              <w:rPr>
                <w:rFonts w:ascii="Poppins" w:hAnsi="Poppins" w:cs="Poppins"/>
              </w:rPr>
              <w:t>Ph</w:t>
            </w:r>
            <w:proofErr w:type="spellEnd"/>
            <w:r w:rsidR="00CC4D92" w:rsidRPr="00262BD2">
              <w:rPr>
                <w:rFonts w:ascii="Poppins" w:hAnsi="Poppins" w:cs="Poppins"/>
              </w:rPr>
              <w:t>/Hz</w:t>
            </w:r>
          </w:p>
          <w:p w14:paraId="127FC136" w14:textId="63BEADF7" w:rsidR="00C06596" w:rsidRPr="006862CA" w:rsidRDefault="00C06596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Corrente massima assorbita: </w:t>
            </w:r>
            <w:r w:rsidR="001A1A88">
              <w:rPr>
                <w:rFonts w:ascii="Poppins" w:hAnsi="Poppins" w:cs="Poppins"/>
              </w:rPr>
              <w:t>17,3</w:t>
            </w:r>
            <w:r w:rsidR="002201C4"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A</w:t>
            </w:r>
          </w:p>
          <w:p w14:paraId="4A23F38F" w14:textId="3F0A9960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1A1A88">
              <w:rPr>
                <w:rFonts w:ascii="Poppins" w:hAnsi="Poppins" w:cs="Poppins"/>
              </w:rPr>
              <w:t>955</w:t>
            </w:r>
            <w:r w:rsidRPr="00262BD2">
              <w:rPr>
                <w:rFonts w:ascii="Poppins" w:hAnsi="Poppins" w:cs="Poppins"/>
              </w:rPr>
              <w:t>x</w:t>
            </w:r>
            <w:r w:rsidR="001A1A88">
              <w:rPr>
                <w:rFonts w:ascii="Poppins" w:hAnsi="Poppins" w:cs="Poppins"/>
              </w:rPr>
              <w:t>670</w:t>
            </w:r>
            <w:r w:rsidRPr="00262BD2">
              <w:rPr>
                <w:rFonts w:ascii="Poppins" w:hAnsi="Poppins" w:cs="Poppins"/>
              </w:rPr>
              <w:t>x</w:t>
            </w:r>
            <w:r w:rsidR="001A1A88">
              <w:rPr>
                <w:rFonts w:ascii="Poppins" w:hAnsi="Poppins" w:cs="Poppins"/>
              </w:rPr>
              <w:t>370</w:t>
            </w:r>
            <w:r w:rsidR="002201C4">
              <w:rPr>
                <w:rFonts w:ascii="Poppins" w:hAnsi="Poppins" w:cs="Poppins"/>
              </w:rPr>
              <w:t xml:space="preserve"> mm</w:t>
            </w:r>
          </w:p>
          <w:p w14:paraId="60437E9A" w14:textId="5739F7C4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Peso: </w:t>
            </w:r>
            <w:r w:rsidR="001A1A88">
              <w:rPr>
                <w:rFonts w:ascii="Poppins" w:hAnsi="Poppins" w:cs="Poppins"/>
              </w:rPr>
              <w:t>45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185CC8FE" w14:textId="77777777" w:rsidR="00C06596" w:rsidRPr="00262BD2" w:rsidRDefault="00C06596" w:rsidP="000A4A6C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3A977318" w14:textId="50405AA0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esterna di climatizzatore pompa di calore, reversibile, di tipo </w:t>
            </w:r>
            <w:r w:rsidR="003F0A26" w:rsidRPr="00262BD2">
              <w:rPr>
                <w:rFonts w:ascii="Poppins" w:hAnsi="Poppins" w:cs="Poppins"/>
                <w:b/>
              </w:rPr>
              <w:t>multi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3F0A26" w:rsidRPr="00262BD2">
              <w:rPr>
                <w:rFonts w:ascii="Poppins" w:hAnsi="Poppins" w:cs="Poppins"/>
                <w:b/>
              </w:rPr>
              <w:t>inverter</w:t>
            </w:r>
            <w:r w:rsidRPr="00262BD2">
              <w:rPr>
                <w:rFonts w:ascii="Poppins" w:hAnsi="Poppins" w:cs="Poppins"/>
                <w:b/>
              </w:rPr>
              <w:t xml:space="preserve">, </w:t>
            </w:r>
            <w:r w:rsidR="005571DD">
              <w:rPr>
                <w:rFonts w:ascii="Poppins" w:hAnsi="Poppins" w:cs="Poppins"/>
                <w:b/>
              </w:rPr>
              <w:t>X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5571DD">
              <w:rPr>
                <w:rFonts w:ascii="Poppins" w:hAnsi="Poppins" w:cs="Poppins"/>
                <w:b/>
              </w:rPr>
              <w:t>Revo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24</w:t>
            </w:r>
            <w:r w:rsidR="006862CA">
              <w:rPr>
                <w:rFonts w:ascii="Poppins" w:hAnsi="Poppins" w:cs="Poppins"/>
                <w:b/>
              </w:rPr>
              <w:t>23</w:t>
            </w:r>
            <w:r w:rsidRPr="00262BD2">
              <w:rPr>
                <w:rFonts w:ascii="Poppins" w:hAnsi="Poppins" w:cs="Poppins"/>
                <w:b/>
              </w:rPr>
              <w:t>TE o equivalente</w:t>
            </w:r>
            <w:r w:rsidR="006862CA">
              <w:rPr>
                <w:rFonts w:ascii="Poppins" w:hAnsi="Poppins" w:cs="Poppins"/>
                <w:b/>
              </w:rPr>
              <w:t>.</w:t>
            </w:r>
          </w:p>
        </w:tc>
      </w:tr>
      <w:tr w:rsidR="001E6898" w14:paraId="6EB43790" w14:textId="77777777" w:rsidTr="00C06596">
        <w:tc>
          <w:tcPr>
            <w:tcW w:w="1398" w:type="dxa"/>
          </w:tcPr>
          <w:p w14:paraId="739C6473" w14:textId="53244EEE" w:rsidR="001E6898" w:rsidRDefault="001E6898" w:rsidP="001E6898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07111181</w:t>
            </w:r>
          </w:p>
        </w:tc>
        <w:tc>
          <w:tcPr>
            <w:tcW w:w="2297" w:type="dxa"/>
          </w:tcPr>
          <w:p w14:paraId="7989733F" w14:textId="18929547" w:rsidR="001E6898" w:rsidRPr="00262BD2" w:rsidRDefault="001E6898" w:rsidP="001E6898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3F0A26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3F0A26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29174222" w14:textId="2E78506F" w:rsidR="001E6898" w:rsidRPr="00262BD2" w:rsidRDefault="001E6898" w:rsidP="001E6898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2</w:t>
            </w:r>
            <w:r w:rsidR="005319CA">
              <w:rPr>
                <w:rFonts w:ascii="Poppins" w:hAnsi="Poppins" w:cs="Poppins"/>
              </w:rPr>
              <w:t>725QE</w:t>
            </w:r>
          </w:p>
          <w:p w14:paraId="51C68530" w14:textId="77777777" w:rsidR="001E6898" w:rsidRPr="00262BD2" w:rsidRDefault="001E6898" w:rsidP="001E6898">
            <w:pPr>
              <w:pStyle w:val="Testocommento"/>
              <w:jc w:val="center"/>
              <w:rPr>
                <w:rFonts w:ascii="Poppins" w:hAnsi="Poppins" w:cs="Poppins"/>
              </w:rPr>
            </w:pPr>
          </w:p>
        </w:tc>
        <w:tc>
          <w:tcPr>
            <w:tcW w:w="5803" w:type="dxa"/>
          </w:tcPr>
          <w:p w14:paraId="7C50CAC5" w14:textId="523F9561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3F0A26" w:rsidRPr="00262BD2">
              <w:rPr>
                <w:rFonts w:ascii="Poppins" w:hAnsi="Poppins" w:cs="Poppins"/>
                <w:sz w:val="20"/>
              </w:rPr>
              <w:t>multi</w:t>
            </w:r>
            <w:r w:rsidR="00E94FEC">
              <w:rPr>
                <w:rFonts w:ascii="Poppins" w:hAnsi="Poppins" w:cs="Poppins"/>
                <w:sz w:val="20"/>
              </w:rPr>
              <w:t>-</w:t>
            </w:r>
            <w:r w:rsidR="003F0A26" w:rsidRPr="00262BD2">
              <w:rPr>
                <w:rFonts w:ascii="Poppins" w:hAnsi="Poppins" w:cs="Poppins"/>
                <w:sz w:val="20"/>
              </w:rPr>
              <w:t>inverter</w:t>
            </w:r>
            <w:r w:rsidRPr="00262BD2">
              <w:rPr>
                <w:rFonts w:ascii="Poppins" w:hAnsi="Poppins" w:cs="Poppins"/>
                <w:sz w:val="20"/>
              </w:rPr>
              <w:t xml:space="preserve">, con attacchi per </w:t>
            </w:r>
            <w:r w:rsidR="00A17C43">
              <w:rPr>
                <w:rFonts w:ascii="Poppins" w:hAnsi="Poppins" w:cs="Poppins"/>
                <w:sz w:val="20"/>
              </w:rPr>
              <w:t>quattro</w:t>
            </w:r>
            <w:r w:rsidRPr="00262BD2">
              <w:rPr>
                <w:rFonts w:ascii="Poppins" w:hAnsi="Poppins" w:cs="Poppins"/>
                <w:sz w:val="20"/>
              </w:rPr>
              <w:t xml:space="preserve"> unità interne.</w:t>
            </w:r>
          </w:p>
          <w:p w14:paraId="427FDF27" w14:textId="77777777" w:rsidR="001E6898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3EA0B11C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35B76620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57D5A321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A++ in raffrescamento.</w:t>
            </w:r>
          </w:p>
          <w:p w14:paraId="39E00A19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 in riscaldamento.</w:t>
            </w:r>
          </w:p>
          <w:p w14:paraId="62F02424" w14:textId="1B44A7DC" w:rsidR="001E6898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SEER=</w:t>
            </w:r>
            <w:r w:rsidR="005319CA">
              <w:rPr>
                <w:rFonts w:ascii="Poppins" w:hAnsi="Poppins" w:cs="Poppins"/>
                <w:sz w:val="20"/>
              </w:rPr>
              <w:t>7,2</w:t>
            </w:r>
            <w:r w:rsidRPr="00262BD2">
              <w:rPr>
                <w:rFonts w:ascii="Poppins" w:hAnsi="Poppins" w:cs="Poppins"/>
                <w:sz w:val="20"/>
              </w:rPr>
              <w:t>. SCOP=</w:t>
            </w:r>
            <w:r w:rsidR="00D907A9">
              <w:rPr>
                <w:rFonts w:ascii="Poppins" w:hAnsi="Poppins" w:cs="Poppins"/>
                <w:sz w:val="20"/>
              </w:rPr>
              <w:t>4,3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31A768B9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E694D68" w14:textId="77777777" w:rsidR="001E6898" w:rsidRPr="006862CA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8CB8492" w14:textId="50411078" w:rsidR="001E6898" w:rsidRPr="00262BD2" w:rsidRDefault="001E6898" w:rsidP="001E6898">
            <w:pPr>
              <w:pStyle w:val="Paragrafoelenco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2738CF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>,00 (</w:t>
            </w:r>
            <w:r>
              <w:rPr>
                <w:rFonts w:ascii="Poppins" w:hAnsi="Poppins" w:cs="Poppins"/>
              </w:rPr>
              <w:t>2,</w:t>
            </w:r>
            <w:r w:rsidR="002738CF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="002738CF">
              <w:rPr>
                <w:rFonts w:ascii="Poppins" w:hAnsi="Poppins" w:cs="Poppins"/>
              </w:rPr>
              <w:t>10</w:t>
            </w:r>
            <w:r>
              <w:rPr>
                <w:rFonts w:ascii="Poppins" w:hAnsi="Poppins" w:cs="Poppins"/>
              </w:rPr>
              <w:t>,</w:t>
            </w:r>
            <w:r w:rsidR="002738CF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22A99D32" w14:textId="2EEFFC98" w:rsidR="001E6898" w:rsidRPr="006862CA" w:rsidRDefault="001E6898" w:rsidP="001E6898">
            <w:pPr>
              <w:pStyle w:val="Paragrafoelenco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F82BE9">
              <w:rPr>
                <w:rFonts w:ascii="Poppins" w:hAnsi="Poppins" w:cs="Poppins"/>
              </w:rPr>
              <w:t>2,2</w:t>
            </w:r>
            <w:r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 xml:space="preserve"> (0,</w:t>
            </w:r>
            <w:r w:rsidR="00F82BE9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>5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3,</w:t>
            </w:r>
            <w:r w:rsidR="00F82BE9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0) kW</w:t>
            </w:r>
          </w:p>
          <w:p w14:paraId="60005DEE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secco).</w:t>
            </w:r>
          </w:p>
          <w:p w14:paraId="09205A57" w14:textId="4816A922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0" w:hanging="283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max): </w:t>
            </w:r>
            <w:r w:rsidR="00F82BE9">
              <w:rPr>
                <w:rFonts w:ascii="Poppins" w:hAnsi="Poppins" w:cs="Poppins"/>
              </w:rPr>
              <w:t>9,2</w:t>
            </w:r>
            <w:r w:rsidRPr="00262BD2">
              <w:rPr>
                <w:rFonts w:ascii="Poppins" w:hAnsi="Poppins" w:cs="Poppins"/>
              </w:rPr>
              <w:t>0 (</w:t>
            </w:r>
            <w:r w:rsidR="00F82BE9">
              <w:rPr>
                <w:rFonts w:ascii="Poppins" w:hAnsi="Poppins" w:cs="Poppins"/>
              </w:rPr>
              <w:t>2</w:t>
            </w:r>
            <w:r>
              <w:rPr>
                <w:rFonts w:ascii="Poppins" w:hAnsi="Poppins" w:cs="Poppins"/>
              </w:rPr>
              <w:t>,</w:t>
            </w:r>
            <w:r w:rsidR="00F82BE9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="00D12CC7">
              <w:rPr>
                <w:rFonts w:ascii="Poppins" w:hAnsi="Poppins" w:cs="Poppins"/>
              </w:rPr>
              <w:t>11</w:t>
            </w:r>
            <w:r>
              <w:rPr>
                <w:rFonts w:ascii="Poppins" w:hAnsi="Poppins" w:cs="Poppins"/>
              </w:rPr>
              <w:t>,</w:t>
            </w:r>
            <w:r w:rsidR="00D12CC7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39367E24" w14:textId="1D105319" w:rsidR="001E6898" w:rsidRPr="006862CA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0" w:hanging="283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2,</w:t>
            </w:r>
            <w:r w:rsidR="00D12CC7">
              <w:rPr>
                <w:rFonts w:ascii="Poppins" w:hAnsi="Poppins" w:cs="Poppins"/>
              </w:rPr>
              <w:t>30</w:t>
            </w:r>
            <w:r w:rsidRPr="00262BD2">
              <w:rPr>
                <w:rFonts w:ascii="Poppins" w:hAnsi="Poppins" w:cs="Poppins"/>
              </w:rPr>
              <w:t xml:space="preserve"> (0,</w:t>
            </w:r>
            <w:r w:rsidR="00D12CC7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5</w:t>
            </w:r>
            <w:r w:rsidR="00E94FEC">
              <w:rPr>
                <w:rFonts w:ascii="Poppins" w:hAnsi="Poppins" w:cs="Poppins"/>
              </w:rPr>
              <w:t>-</w:t>
            </w:r>
            <w:r w:rsidR="00D12CC7">
              <w:rPr>
                <w:rFonts w:ascii="Poppins" w:hAnsi="Poppins" w:cs="Poppins"/>
              </w:rPr>
              <w:t>3,50</w:t>
            </w:r>
            <w:r w:rsidRPr="00262BD2">
              <w:rPr>
                <w:rFonts w:ascii="Poppins" w:hAnsi="Poppins" w:cs="Poppins"/>
              </w:rPr>
              <w:t>) kW</w:t>
            </w:r>
          </w:p>
          <w:p w14:paraId="7A92104E" w14:textId="77777777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umido).</w:t>
            </w:r>
          </w:p>
          <w:p w14:paraId="50886962" w14:textId="77777777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d’aria: </w:t>
            </w:r>
            <w:r>
              <w:rPr>
                <w:rFonts w:ascii="Poppins" w:hAnsi="Poppins" w:cs="Poppins"/>
              </w:rPr>
              <w:t>315</w:t>
            </w:r>
            <w:r w:rsidRPr="00262BD2">
              <w:rPr>
                <w:rFonts w:ascii="Poppins" w:hAnsi="Poppins" w:cs="Poppins"/>
              </w:rPr>
              <w:t>0 m</w:t>
            </w:r>
            <w:r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/h</w:t>
            </w:r>
          </w:p>
          <w:p w14:paraId="1C3FC7EB" w14:textId="5B31D5BB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>: 6</w:t>
            </w:r>
            <w:r w:rsidR="005A5FC0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55E54AC0" w14:textId="30E5A92B" w:rsidR="001E6898" w:rsidRPr="006862CA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>: 4</w:t>
            </w:r>
            <w:r w:rsidR="005A5FC0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 xml:space="preserve"> dB(A) 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5871936C" w14:textId="657815D0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refrigerante liquido: </w:t>
            </w:r>
            <w:r w:rsidR="00A17C43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x Ø 1/4”</w:t>
            </w:r>
          </w:p>
          <w:p w14:paraId="183170C0" w14:textId="1AE95DCA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refrigerante gas: </w:t>
            </w:r>
            <w:r w:rsidR="00A17C43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x Ø 3/8”</w:t>
            </w:r>
          </w:p>
          <w:p w14:paraId="3BBF3969" w14:textId="77777777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320A4BCF" w14:textId="55FB1025" w:rsidR="001E6898" w:rsidRPr="006862CA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Corrente massima assorbita: </w:t>
            </w:r>
            <w:r>
              <w:rPr>
                <w:rFonts w:ascii="Poppins" w:hAnsi="Poppins" w:cs="Poppins"/>
              </w:rPr>
              <w:t>17,</w:t>
            </w:r>
            <w:r w:rsidR="00A17C43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A</w:t>
            </w:r>
          </w:p>
          <w:p w14:paraId="500B15CC" w14:textId="3DEF06F5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>
              <w:rPr>
                <w:rFonts w:ascii="Poppins" w:hAnsi="Poppins" w:cs="Poppins"/>
              </w:rPr>
              <w:t>9</w:t>
            </w:r>
            <w:r w:rsidR="00A17C43">
              <w:rPr>
                <w:rFonts w:ascii="Poppins" w:hAnsi="Poppins" w:cs="Poppins"/>
              </w:rPr>
              <w:t>62</w:t>
            </w:r>
            <w:r w:rsidRPr="00262BD2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6</w:t>
            </w:r>
            <w:r w:rsidR="008D4F59">
              <w:rPr>
                <w:rFonts w:ascii="Poppins" w:hAnsi="Poppins" w:cs="Poppins"/>
              </w:rPr>
              <w:t>67</w:t>
            </w:r>
            <w:r w:rsidRPr="00262BD2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3</w:t>
            </w:r>
            <w:r w:rsidR="008D4F59">
              <w:rPr>
                <w:rFonts w:ascii="Poppins" w:hAnsi="Poppins" w:cs="Poppins"/>
              </w:rPr>
              <w:t>68</w:t>
            </w:r>
            <w:r>
              <w:rPr>
                <w:rFonts w:ascii="Poppins" w:hAnsi="Poppins" w:cs="Poppins"/>
              </w:rPr>
              <w:t xml:space="preserve"> mm</w:t>
            </w:r>
          </w:p>
          <w:p w14:paraId="54500588" w14:textId="5E0FF0AE" w:rsidR="001E6898" w:rsidRPr="00262BD2" w:rsidRDefault="001E6898" w:rsidP="001E6898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Peso: </w:t>
            </w:r>
            <w:r>
              <w:rPr>
                <w:rFonts w:ascii="Poppins" w:hAnsi="Poppins" w:cs="Poppins"/>
              </w:rPr>
              <w:t>4</w:t>
            </w:r>
            <w:r w:rsidR="008D4F59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1CF104C1" w14:textId="77777777" w:rsidR="001E6898" w:rsidRPr="00262BD2" w:rsidRDefault="001E6898" w:rsidP="001E6898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47F0748E" w14:textId="08CE0122" w:rsidR="001E6898" w:rsidRPr="00262BD2" w:rsidRDefault="001E6898" w:rsidP="001E6898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8D4F59">
              <w:rPr>
                <w:rFonts w:ascii="Poppins" w:hAnsi="Poppins" w:cs="Poppins"/>
                <w:b/>
                <w:sz w:val="20"/>
                <w:szCs w:val="16"/>
              </w:rPr>
              <w:t xml:space="preserve">Marca Emmeti </w:t>
            </w:r>
            <w:r w:rsidR="00E94FEC">
              <w:rPr>
                <w:rFonts w:ascii="Poppins" w:hAnsi="Poppins" w:cs="Poppins"/>
                <w:b/>
                <w:sz w:val="20"/>
                <w:szCs w:val="16"/>
              </w:rPr>
              <w:t>-</w:t>
            </w:r>
            <w:r w:rsidRPr="008D4F59">
              <w:rPr>
                <w:rFonts w:ascii="Poppins" w:hAnsi="Poppins" w:cs="Poppins"/>
                <w:b/>
                <w:sz w:val="20"/>
                <w:szCs w:val="16"/>
              </w:rPr>
              <w:t xml:space="preserve"> Modello Unità esterna di climatizzatore pompa di calore, reversibile, di tipo </w:t>
            </w:r>
            <w:r w:rsidR="003F0A26" w:rsidRPr="008D4F59">
              <w:rPr>
                <w:rFonts w:ascii="Poppins" w:hAnsi="Poppins" w:cs="Poppins"/>
                <w:b/>
                <w:sz w:val="20"/>
                <w:szCs w:val="16"/>
              </w:rPr>
              <w:t>multi</w:t>
            </w:r>
            <w:r w:rsidR="00E94FEC">
              <w:rPr>
                <w:rFonts w:ascii="Poppins" w:hAnsi="Poppins" w:cs="Poppins"/>
                <w:b/>
                <w:sz w:val="20"/>
                <w:szCs w:val="16"/>
              </w:rPr>
              <w:t>-</w:t>
            </w:r>
            <w:r w:rsidR="003F0A26" w:rsidRPr="008D4F59">
              <w:rPr>
                <w:rFonts w:ascii="Poppins" w:hAnsi="Poppins" w:cs="Poppins"/>
                <w:b/>
                <w:sz w:val="20"/>
                <w:szCs w:val="16"/>
              </w:rPr>
              <w:t>inverter</w:t>
            </w:r>
            <w:r w:rsidRPr="008D4F59">
              <w:rPr>
                <w:rFonts w:ascii="Poppins" w:hAnsi="Poppins" w:cs="Poppins"/>
                <w:b/>
                <w:sz w:val="20"/>
                <w:szCs w:val="16"/>
              </w:rPr>
              <w:t>, X</w:t>
            </w:r>
            <w:r w:rsidR="00E94FEC">
              <w:rPr>
                <w:rFonts w:ascii="Poppins" w:hAnsi="Poppins" w:cs="Poppins"/>
                <w:b/>
                <w:sz w:val="20"/>
                <w:szCs w:val="16"/>
              </w:rPr>
              <w:t>-</w:t>
            </w:r>
            <w:r w:rsidRPr="008D4F59">
              <w:rPr>
                <w:rFonts w:ascii="Poppins" w:hAnsi="Poppins" w:cs="Poppins"/>
                <w:b/>
                <w:sz w:val="20"/>
                <w:szCs w:val="16"/>
              </w:rPr>
              <w:t>Revo</w:t>
            </w:r>
            <w:r w:rsidR="00E94FEC">
              <w:rPr>
                <w:rFonts w:ascii="Poppins" w:hAnsi="Poppins" w:cs="Poppins"/>
                <w:b/>
                <w:sz w:val="20"/>
                <w:szCs w:val="16"/>
              </w:rPr>
              <w:t>-</w:t>
            </w:r>
            <w:r w:rsidRPr="008D4F59">
              <w:rPr>
                <w:rFonts w:ascii="Poppins" w:hAnsi="Poppins" w:cs="Poppins"/>
                <w:b/>
                <w:sz w:val="20"/>
                <w:szCs w:val="16"/>
              </w:rPr>
              <w:t>2</w:t>
            </w:r>
            <w:r w:rsidR="008D4F59">
              <w:rPr>
                <w:rFonts w:ascii="Poppins" w:hAnsi="Poppins" w:cs="Poppins"/>
                <w:b/>
                <w:sz w:val="20"/>
                <w:szCs w:val="16"/>
              </w:rPr>
              <w:t>7</w:t>
            </w:r>
            <w:r w:rsidRPr="008D4F59">
              <w:rPr>
                <w:rFonts w:ascii="Poppins" w:hAnsi="Poppins" w:cs="Poppins"/>
                <w:b/>
                <w:sz w:val="20"/>
                <w:szCs w:val="16"/>
              </w:rPr>
              <w:t>2</w:t>
            </w:r>
            <w:r w:rsidR="008D4F59">
              <w:rPr>
                <w:rFonts w:ascii="Poppins" w:hAnsi="Poppins" w:cs="Poppins"/>
                <w:b/>
                <w:sz w:val="20"/>
                <w:szCs w:val="16"/>
              </w:rPr>
              <w:t>5Q</w:t>
            </w:r>
            <w:r w:rsidRPr="008D4F59">
              <w:rPr>
                <w:rFonts w:ascii="Poppins" w:hAnsi="Poppins" w:cs="Poppins"/>
                <w:b/>
                <w:sz w:val="20"/>
                <w:szCs w:val="16"/>
              </w:rPr>
              <w:t>E o equivalente.</w:t>
            </w:r>
          </w:p>
        </w:tc>
      </w:tr>
      <w:tr w:rsidR="00C06596" w14:paraId="6513D98C" w14:textId="77777777" w:rsidTr="00C06596">
        <w:tc>
          <w:tcPr>
            <w:tcW w:w="1398" w:type="dxa"/>
          </w:tcPr>
          <w:p w14:paraId="7C796FE8" w14:textId="63AE8A2F" w:rsidR="00C06596" w:rsidRPr="00262BD2" w:rsidRDefault="00C06596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>0</w:t>
            </w:r>
            <w:r w:rsidR="00E57DD6">
              <w:rPr>
                <w:rFonts w:ascii="Poppins" w:hAnsi="Poppins" w:cs="Poppins"/>
              </w:rPr>
              <w:t>7111186</w:t>
            </w:r>
          </w:p>
        </w:tc>
        <w:tc>
          <w:tcPr>
            <w:tcW w:w="2297" w:type="dxa"/>
          </w:tcPr>
          <w:p w14:paraId="59C70A38" w14:textId="53CB43FD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3F0A26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3F0A26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02571255" w14:textId="062ABA1C" w:rsidR="00C06596" w:rsidRPr="00262BD2" w:rsidRDefault="005571DD" w:rsidP="008362C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36</w:t>
            </w:r>
            <w:r w:rsidR="00E57DD6">
              <w:rPr>
                <w:rFonts w:ascii="Poppins" w:hAnsi="Poppins" w:cs="Poppins"/>
              </w:rPr>
              <w:t>25C</w:t>
            </w:r>
            <w:r w:rsidR="00C06596" w:rsidRPr="00262BD2">
              <w:rPr>
                <w:rFonts w:ascii="Poppins" w:hAnsi="Poppins" w:cs="Poppins"/>
              </w:rPr>
              <w:t>E</w:t>
            </w:r>
          </w:p>
        </w:tc>
        <w:tc>
          <w:tcPr>
            <w:tcW w:w="5803" w:type="dxa"/>
          </w:tcPr>
          <w:p w14:paraId="6166F0E9" w14:textId="1C3040F4" w:rsidR="00C06596" w:rsidRPr="00262BD2" w:rsidRDefault="00D47B59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3F0A26" w:rsidRPr="00262BD2">
              <w:rPr>
                <w:rFonts w:ascii="Poppins" w:hAnsi="Poppins" w:cs="Poppins"/>
                <w:sz w:val="20"/>
              </w:rPr>
              <w:t>multi</w:t>
            </w:r>
            <w:r w:rsidR="00E94FEC">
              <w:rPr>
                <w:rFonts w:ascii="Poppins" w:hAnsi="Poppins" w:cs="Poppins"/>
                <w:sz w:val="20"/>
              </w:rPr>
              <w:t>-</w:t>
            </w:r>
            <w:r w:rsidR="003F0A26" w:rsidRPr="00262BD2">
              <w:rPr>
                <w:rFonts w:ascii="Poppins" w:hAnsi="Poppins" w:cs="Poppins"/>
                <w:sz w:val="20"/>
              </w:rPr>
              <w:t>inverter</w:t>
            </w:r>
            <w:r w:rsidR="00C06596" w:rsidRPr="00262BD2">
              <w:rPr>
                <w:rFonts w:ascii="Poppins" w:hAnsi="Poppins" w:cs="Poppins"/>
                <w:sz w:val="20"/>
              </w:rPr>
              <w:t xml:space="preserve">, con attacchi per </w:t>
            </w:r>
            <w:r w:rsidR="001B59FE">
              <w:rPr>
                <w:rFonts w:ascii="Poppins" w:hAnsi="Poppins" w:cs="Poppins"/>
                <w:sz w:val="20"/>
              </w:rPr>
              <w:t>cinque</w:t>
            </w:r>
            <w:r w:rsidR="00C06596" w:rsidRPr="00262BD2">
              <w:rPr>
                <w:rFonts w:ascii="Poppins" w:hAnsi="Poppins" w:cs="Poppins"/>
                <w:sz w:val="20"/>
              </w:rPr>
              <w:t xml:space="preserve"> unità interne.</w:t>
            </w:r>
          </w:p>
          <w:p w14:paraId="1F7F9AB2" w14:textId="77777777" w:rsidR="008362C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45351707" w14:textId="2B1D562C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31AB3621" w14:textId="32D04733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10484BEF" w14:textId="74D04FED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A++ in raffrescamento.</w:t>
            </w:r>
          </w:p>
          <w:p w14:paraId="4095CF4A" w14:textId="76972038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Classe energetica A+ in riscaldamento.</w:t>
            </w:r>
          </w:p>
          <w:p w14:paraId="4E3E1DF4" w14:textId="6CA9B481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SEER=</w:t>
            </w:r>
            <w:r w:rsidR="001B59FE">
              <w:rPr>
                <w:rFonts w:ascii="Poppins" w:hAnsi="Poppins" w:cs="Poppins"/>
                <w:sz w:val="20"/>
              </w:rPr>
              <w:t>7</w:t>
            </w:r>
            <w:r w:rsidRPr="00262BD2">
              <w:rPr>
                <w:rFonts w:ascii="Poppins" w:hAnsi="Poppins" w:cs="Poppins"/>
                <w:sz w:val="20"/>
              </w:rPr>
              <w:t>,7. SCOP=4,</w:t>
            </w:r>
            <w:r w:rsidR="001B59FE">
              <w:rPr>
                <w:rFonts w:ascii="Poppins" w:hAnsi="Poppins" w:cs="Poppins"/>
                <w:sz w:val="20"/>
              </w:rPr>
              <w:t>4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3DD7548C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EAE2052" w14:textId="11A025BE" w:rsidR="00C06596" w:rsidRPr="003278EA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91AC37A" w14:textId="4D23064E" w:rsidR="00C06596" w:rsidRPr="00262BD2" w:rsidRDefault="00C06596" w:rsidP="001A1A88">
            <w:pPr>
              <w:pStyle w:val="Paragrafoelenco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10,00 (2,</w:t>
            </w:r>
            <w:r w:rsidR="00234491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1</w:t>
            </w:r>
            <w:r w:rsidR="00234491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>,</w:t>
            </w:r>
            <w:r w:rsidR="00234491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>0) kW</w:t>
            </w:r>
          </w:p>
          <w:p w14:paraId="5BD82F80" w14:textId="39F94A58" w:rsidR="00C06596" w:rsidRPr="003278EA" w:rsidRDefault="00C06596" w:rsidP="001A1A88">
            <w:pPr>
              <w:pStyle w:val="Paragrafoelenco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2,</w:t>
            </w:r>
            <w:r w:rsidR="00234491">
              <w:rPr>
                <w:rFonts w:ascii="Poppins" w:hAnsi="Poppins" w:cs="Poppins"/>
              </w:rPr>
              <w:t>47</w:t>
            </w:r>
            <w:r w:rsidRPr="00262BD2">
              <w:rPr>
                <w:rFonts w:ascii="Poppins" w:hAnsi="Poppins" w:cs="Poppins"/>
              </w:rPr>
              <w:t xml:space="preserve"> (0,</w:t>
            </w:r>
            <w:r w:rsidR="00234491">
              <w:rPr>
                <w:rFonts w:ascii="Poppins" w:hAnsi="Poppins" w:cs="Poppins"/>
              </w:rPr>
              <w:t>60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4,00) kW</w:t>
            </w:r>
          </w:p>
          <w:p w14:paraId="03421D68" w14:textId="662BA2F8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1A6EC73F" w14:textId="0DF8F23E" w:rsidR="00C06596" w:rsidRPr="00262BD2" w:rsidRDefault="00C06596" w:rsidP="001A1A88">
            <w:pPr>
              <w:pStyle w:val="Paragrafoelenco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11,</w:t>
            </w:r>
            <w:r w:rsidR="00234491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 (2,</w:t>
            </w:r>
            <w:r w:rsidR="00234491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>0</w:t>
            </w:r>
            <w:r w:rsidR="00E94FEC">
              <w:rPr>
                <w:rFonts w:ascii="Poppins" w:hAnsi="Poppins" w:cs="Poppins"/>
              </w:rPr>
              <w:t>-</w:t>
            </w:r>
            <w:r w:rsidR="008362CF">
              <w:rPr>
                <w:rFonts w:ascii="Poppins" w:hAnsi="Poppins" w:cs="Poppins"/>
              </w:rPr>
              <w:t>1</w:t>
            </w:r>
            <w:r w:rsidR="00443ED4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,00) kW</w:t>
            </w:r>
          </w:p>
          <w:p w14:paraId="3EE1A5C5" w14:textId="7A687839" w:rsidR="00C06596" w:rsidRPr="003278EA" w:rsidRDefault="00C06596" w:rsidP="001A1A88">
            <w:pPr>
              <w:pStyle w:val="Paragrafoelenco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2,</w:t>
            </w:r>
            <w:r w:rsidR="00443ED4">
              <w:rPr>
                <w:rFonts w:ascii="Poppins" w:hAnsi="Poppins" w:cs="Poppins"/>
              </w:rPr>
              <w:t>87</w:t>
            </w:r>
            <w:r w:rsidRPr="00262BD2">
              <w:rPr>
                <w:rFonts w:ascii="Poppins" w:hAnsi="Poppins" w:cs="Poppins"/>
              </w:rPr>
              <w:t xml:space="preserve"> (0,4</w:t>
            </w:r>
            <w:r w:rsidR="00443ED4">
              <w:rPr>
                <w:rFonts w:ascii="Poppins" w:hAnsi="Poppins" w:cs="Poppins"/>
              </w:rPr>
              <w:t>5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4,00) kW</w:t>
            </w:r>
          </w:p>
          <w:p w14:paraId="54BBD5C5" w14:textId="4AE3C339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4504D72F" w14:textId="629DD1C4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d’aria: </w:t>
            </w:r>
            <w:r w:rsidR="00443ED4">
              <w:rPr>
                <w:rFonts w:ascii="Poppins" w:hAnsi="Poppins" w:cs="Poppins"/>
              </w:rPr>
              <w:t>57</w:t>
            </w:r>
            <w:r w:rsidRPr="00262BD2">
              <w:rPr>
                <w:rFonts w:ascii="Poppins" w:hAnsi="Poppins" w:cs="Poppins"/>
              </w:rPr>
              <w:t>00 m</w:t>
            </w:r>
            <w:r w:rsidR="008362CF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/h</w:t>
            </w:r>
          </w:p>
          <w:p w14:paraId="65C00023" w14:textId="416B297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540C49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>: 68 dB(A)</w:t>
            </w:r>
          </w:p>
          <w:p w14:paraId="45ED7B46" w14:textId="694274A2" w:rsidR="00C06596" w:rsidRPr="003278EA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 w:rsidR="00540C49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 xml:space="preserve">: </w:t>
            </w:r>
            <w:r w:rsidR="00540C49">
              <w:rPr>
                <w:rFonts w:ascii="Poppins" w:hAnsi="Poppins" w:cs="Poppins"/>
              </w:rPr>
              <w:t>57</w:t>
            </w:r>
            <w:r w:rsidRPr="00262BD2">
              <w:rPr>
                <w:rFonts w:ascii="Poppins" w:hAnsi="Poppins" w:cs="Poppins"/>
              </w:rPr>
              <w:t xml:space="preserve"> dB(A) 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429EFBC7" w14:textId="237406AA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refrigerante liquido: </w:t>
            </w:r>
            <w:r w:rsidR="00540C49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x Ø 1/4”</w:t>
            </w:r>
          </w:p>
          <w:p w14:paraId="682DE8D7" w14:textId="1D2FE6F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refrigerante gas: </w:t>
            </w:r>
            <w:r w:rsidR="00540C49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x Ø 3/8”</w:t>
            </w:r>
          </w:p>
          <w:p w14:paraId="444A815B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42D8685F" w14:textId="066431D8" w:rsidR="00C06596" w:rsidRPr="003278EA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Corrente massima assorbita: </w:t>
            </w:r>
            <w:r w:rsidR="00AC7264">
              <w:rPr>
                <w:rFonts w:ascii="Poppins" w:hAnsi="Poppins" w:cs="Poppins"/>
              </w:rPr>
              <w:t>25,0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0328D810" w14:textId="239903CD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>: 10</w:t>
            </w:r>
            <w:r w:rsidR="00AC7264">
              <w:rPr>
                <w:rFonts w:ascii="Poppins" w:hAnsi="Poppins" w:cs="Poppins"/>
              </w:rPr>
              <w:t>75</w:t>
            </w:r>
            <w:r w:rsidRPr="00262BD2">
              <w:rPr>
                <w:rFonts w:ascii="Poppins" w:hAnsi="Poppins" w:cs="Poppins"/>
              </w:rPr>
              <w:t>x84</w:t>
            </w:r>
            <w:r w:rsidR="00AC7264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>x4</w:t>
            </w:r>
            <w:r w:rsidR="00AC7264">
              <w:rPr>
                <w:rFonts w:ascii="Poppins" w:hAnsi="Poppins" w:cs="Poppins"/>
              </w:rPr>
              <w:t>25</w:t>
            </w:r>
            <w:r w:rsidR="008362CF">
              <w:rPr>
                <w:rFonts w:ascii="Poppins" w:hAnsi="Poppins" w:cs="Poppins"/>
              </w:rPr>
              <w:t xml:space="preserve"> mm</w:t>
            </w:r>
          </w:p>
          <w:p w14:paraId="50F57F3B" w14:textId="1269ECA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Peso: </w:t>
            </w:r>
            <w:r w:rsidR="00AC7264">
              <w:rPr>
                <w:rFonts w:ascii="Poppins" w:hAnsi="Poppins" w:cs="Poppins"/>
              </w:rPr>
              <w:t>66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751ED4B9" w14:textId="77777777" w:rsidR="00C06596" w:rsidRPr="00262BD2" w:rsidRDefault="00C06596" w:rsidP="000A4A6C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3AD3A954" w14:textId="693C170F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esterna di climatizzatore pompa di calore, reversibile, di tipo </w:t>
            </w:r>
            <w:r w:rsidR="003F0A26" w:rsidRPr="00262BD2">
              <w:rPr>
                <w:rFonts w:ascii="Poppins" w:hAnsi="Poppins" w:cs="Poppins"/>
                <w:b/>
              </w:rPr>
              <w:t>multi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3F0A26" w:rsidRPr="00262BD2">
              <w:rPr>
                <w:rFonts w:ascii="Poppins" w:hAnsi="Poppins" w:cs="Poppins"/>
                <w:b/>
              </w:rPr>
              <w:t>inverter</w:t>
            </w:r>
            <w:r w:rsidRPr="00262BD2">
              <w:rPr>
                <w:rFonts w:ascii="Poppins" w:hAnsi="Poppins" w:cs="Poppins"/>
                <w:b/>
              </w:rPr>
              <w:t xml:space="preserve">, </w:t>
            </w:r>
            <w:r w:rsidR="005571DD">
              <w:rPr>
                <w:rFonts w:ascii="Poppins" w:hAnsi="Poppins" w:cs="Poppins"/>
                <w:b/>
              </w:rPr>
              <w:t>X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="005571DD">
              <w:rPr>
                <w:rFonts w:ascii="Poppins" w:hAnsi="Poppins" w:cs="Poppins"/>
                <w:b/>
              </w:rPr>
              <w:t>Revo</w:t>
            </w:r>
            <w:r w:rsidR="00E94FE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36</w:t>
            </w:r>
            <w:r w:rsidR="00AC7264">
              <w:rPr>
                <w:rFonts w:ascii="Poppins" w:hAnsi="Poppins" w:cs="Poppins"/>
                <w:b/>
              </w:rPr>
              <w:t>25C</w:t>
            </w:r>
            <w:r w:rsidRPr="00262BD2">
              <w:rPr>
                <w:rFonts w:ascii="Poppins" w:hAnsi="Poppins" w:cs="Poppins"/>
                <w:b/>
              </w:rPr>
              <w:t>E o equivalente</w:t>
            </w:r>
            <w:r w:rsidR="003278EA">
              <w:rPr>
                <w:rFonts w:ascii="Poppins" w:hAnsi="Poppins" w:cs="Poppins"/>
                <w:b/>
              </w:rPr>
              <w:t>.</w:t>
            </w:r>
          </w:p>
        </w:tc>
      </w:tr>
      <w:tr w:rsidR="00CB5A53" w14:paraId="4968984D" w14:textId="77777777" w:rsidTr="00C06596">
        <w:tc>
          <w:tcPr>
            <w:tcW w:w="1398" w:type="dxa"/>
          </w:tcPr>
          <w:p w14:paraId="2A57D9D3" w14:textId="77CD5BA8" w:rsidR="00CB5A53" w:rsidRPr="00262BD2" w:rsidRDefault="00CB5A53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>07110671</w:t>
            </w:r>
          </w:p>
        </w:tc>
        <w:tc>
          <w:tcPr>
            <w:tcW w:w="2297" w:type="dxa"/>
          </w:tcPr>
          <w:p w14:paraId="065C802A" w14:textId="546A416F" w:rsidR="00CB5A53" w:rsidRPr="00262BD2" w:rsidRDefault="00CB5A53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esterna di climatizzatore pompa di calore, reversibile, di tipo </w:t>
            </w:r>
            <w:r w:rsidR="003F0A26" w:rsidRPr="00262BD2">
              <w:rPr>
                <w:rFonts w:ascii="Poppins" w:hAnsi="Poppins" w:cs="Poppins"/>
              </w:rPr>
              <w:t>multi</w:t>
            </w:r>
            <w:r w:rsidR="00E94FEC">
              <w:rPr>
                <w:rFonts w:ascii="Poppins" w:hAnsi="Poppins" w:cs="Poppins"/>
              </w:rPr>
              <w:t>-</w:t>
            </w:r>
            <w:r w:rsidR="003F0A26" w:rsidRPr="00262BD2">
              <w:rPr>
                <w:rFonts w:ascii="Poppins" w:hAnsi="Poppins" w:cs="Poppins"/>
              </w:rPr>
              <w:t>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074C2A34" w14:textId="5A1D6F77" w:rsidR="00CB5A53" w:rsidRPr="00262BD2" w:rsidRDefault="005571DD" w:rsidP="002F2A7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E94FEC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E94FEC">
              <w:rPr>
                <w:rFonts w:ascii="Poppins" w:hAnsi="Poppins" w:cs="Poppins"/>
              </w:rPr>
              <w:t>-</w:t>
            </w:r>
            <w:r w:rsidR="00CB5A53" w:rsidRPr="00262BD2">
              <w:rPr>
                <w:rFonts w:ascii="Poppins" w:hAnsi="Poppins" w:cs="Poppins"/>
              </w:rPr>
              <w:t>4221CE</w:t>
            </w:r>
          </w:p>
        </w:tc>
        <w:tc>
          <w:tcPr>
            <w:tcW w:w="5803" w:type="dxa"/>
          </w:tcPr>
          <w:p w14:paraId="292B3415" w14:textId="5271A4DD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esterna del climatizzatore pompa di calore reversibile, di tipo </w:t>
            </w:r>
            <w:r w:rsidR="003F0A26" w:rsidRPr="00262BD2">
              <w:rPr>
                <w:rFonts w:ascii="Poppins" w:hAnsi="Poppins" w:cs="Poppins"/>
                <w:sz w:val="20"/>
              </w:rPr>
              <w:t>multi</w:t>
            </w:r>
            <w:r w:rsidR="00E94FEC">
              <w:rPr>
                <w:rFonts w:ascii="Poppins" w:hAnsi="Poppins" w:cs="Poppins"/>
                <w:sz w:val="20"/>
              </w:rPr>
              <w:t>-</w:t>
            </w:r>
            <w:r w:rsidR="003F0A26" w:rsidRPr="00262BD2">
              <w:rPr>
                <w:rFonts w:ascii="Poppins" w:hAnsi="Poppins" w:cs="Poppins"/>
                <w:sz w:val="20"/>
              </w:rPr>
              <w:t>inverter</w:t>
            </w:r>
            <w:r w:rsidRPr="00262BD2">
              <w:rPr>
                <w:rFonts w:ascii="Poppins" w:hAnsi="Poppins" w:cs="Poppins"/>
                <w:sz w:val="20"/>
              </w:rPr>
              <w:t>, con attacchi per cinque unità interne.</w:t>
            </w:r>
          </w:p>
          <w:p w14:paraId="37DEA201" w14:textId="77777777" w:rsidR="002F2A74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Tipo compressore rotativo.</w:t>
            </w:r>
          </w:p>
          <w:p w14:paraId="7979E377" w14:textId="0425C40C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54184444" w14:textId="77777777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è composta da: griglia ingresso aria, griglia uscita aria, sportello collegamento elettrico, collegamento tubazioni frigorifere, ed è dotata di scarico condensa.</w:t>
            </w:r>
          </w:p>
          <w:p w14:paraId="72EE6422" w14:textId="4E14F222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A4249F3" w14:textId="61CCD8B1" w:rsidR="00CB5A53" w:rsidRPr="003278EA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C1BE49D" w14:textId="61EC5154" w:rsidR="00CB5A53" w:rsidRPr="00262BD2" w:rsidRDefault="00CB5A53" w:rsidP="001A1A88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12,50 (3,80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15,30) kW</w:t>
            </w:r>
          </w:p>
          <w:p w14:paraId="657A290B" w14:textId="3C0A94A5" w:rsidR="00CB5A53" w:rsidRPr="003278EA" w:rsidRDefault="00CB5A53" w:rsidP="001A1A88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raffreddamento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3,57 (0,70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5,50) kW</w:t>
            </w:r>
          </w:p>
          <w:p w14:paraId="0ADBF305" w14:textId="62130DF6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3306C72E" w14:textId="7DCC2743" w:rsidR="00CB5A53" w:rsidRPr="00262BD2" w:rsidRDefault="00CB5A53" w:rsidP="001A1A88">
            <w:pPr>
              <w:pStyle w:val="Paragrafoelenco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13,</w:t>
            </w:r>
            <w:r w:rsidR="0061455C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>0 (3,30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17,20) kW</w:t>
            </w:r>
          </w:p>
          <w:p w14:paraId="69EA55F4" w14:textId="0793AA46" w:rsidR="00CB5A53" w:rsidRPr="003278EA" w:rsidRDefault="00CB5A53" w:rsidP="001A1A88">
            <w:pPr>
              <w:pStyle w:val="Paragrafoelenco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 (min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max): 3,69 (0,60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6,00) kW</w:t>
            </w:r>
          </w:p>
          <w:p w14:paraId="68B74665" w14:textId="301C2731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5A147458" w14:textId="1F6B04AF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d’aria: 5000 m</w:t>
            </w:r>
            <w:r w:rsidR="002F2A74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>/h</w:t>
            </w:r>
          </w:p>
          <w:p w14:paraId="5DC04423" w14:textId="39C62600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3B3FF9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 xml:space="preserve">: </w:t>
            </w:r>
            <w:r w:rsidR="00FC2734" w:rsidRPr="00262BD2">
              <w:rPr>
                <w:rFonts w:ascii="Poppins" w:hAnsi="Poppins" w:cs="Poppins"/>
              </w:rPr>
              <w:t>75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69F29AD1" w14:textId="3017AC80" w:rsidR="00CB5A53" w:rsidRPr="003278EA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 w:rsidR="00305CB4">
              <w:rPr>
                <w:rFonts w:ascii="Poppins" w:hAnsi="Poppins" w:cs="Poppins"/>
              </w:rPr>
              <w:t xml:space="preserve"> unità esterna</w:t>
            </w:r>
            <w:r w:rsidRPr="00262BD2">
              <w:rPr>
                <w:rFonts w:ascii="Poppins" w:hAnsi="Poppins" w:cs="Poppins"/>
              </w:rPr>
              <w:t xml:space="preserve">: </w:t>
            </w:r>
            <w:r w:rsidR="00FC2734" w:rsidRPr="00262BD2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3 dB(A) </w:t>
            </w:r>
            <w:r w:rsidR="00E94FEC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 xml:space="preserve"> valore riferito a fattore di direzionalità pari a 2 in campo aperto e distanza pari a 5 m</w:t>
            </w:r>
          </w:p>
          <w:p w14:paraId="1B2A3512" w14:textId="6C5048A6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refrigerante liquido: </w:t>
            </w:r>
            <w:r w:rsidR="00C41806" w:rsidRPr="00262BD2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x Ø 1/4”</w:t>
            </w:r>
          </w:p>
          <w:p w14:paraId="3D42B1A8" w14:textId="3486B2AB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refrigerante gas: </w:t>
            </w:r>
            <w:r w:rsidR="00C41806" w:rsidRPr="00262BD2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x Ø 3/8”</w:t>
            </w:r>
          </w:p>
          <w:p w14:paraId="42A643C3" w14:textId="77777777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47961B79" w14:textId="43641C1C" w:rsidR="00CB5A53" w:rsidRPr="003278EA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Corrente massima assorbita: </w:t>
            </w:r>
            <w:r w:rsidR="009544C1">
              <w:rPr>
                <w:rFonts w:ascii="Poppins" w:hAnsi="Poppins" w:cs="Poppins"/>
              </w:rPr>
              <w:t>32,0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64A8BB82" w14:textId="7AAF5135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262BD2" w:rsidRPr="00262BD2">
              <w:rPr>
                <w:rFonts w:ascii="Poppins" w:hAnsi="Poppins" w:cs="Poppins"/>
              </w:rPr>
              <w:t>950</w:t>
            </w:r>
            <w:r w:rsidRPr="00262BD2">
              <w:rPr>
                <w:rFonts w:ascii="Poppins" w:hAnsi="Poppins" w:cs="Poppins"/>
              </w:rPr>
              <w:t>x</w:t>
            </w:r>
            <w:r w:rsidR="00262BD2" w:rsidRPr="00262BD2">
              <w:rPr>
                <w:rFonts w:ascii="Poppins" w:hAnsi="Poppins" w:cs="Poppins"/>
              </w:rPr>
              <w:t>1050</w:t>
            </w:r>
            <w:r w:rsidRPr="00262BD2">
              <w:rPr>
                <w:rFonts w:ascii="Poppins" w:hAnsi="Poppins" w:cs="Poppins"/>
              </w:rPr>
              <w:t>x</w:t>
            </w:r>
            <w:r w:rsidR="00262BD2" w:rsidRPr="00262BD2">
              <w:rPr>
                <w:rFonts w:ascii="Poppins" w:hAnsi="Poppins" w:cs="Poppins"/>
              </w:rPr>
              <w:t>414</w:t>
            </w:r>
            <w:r w:rsidR="002F2A74">
              <w:rPr>
                <w:rFonts w:ascii="Poppins" w:hAnsi="Poppins" w:cs="Poppins"/>
              </w:rPr>
              <w:t xml:space="preserve"> mm</w:t>
            </w:r>
          </w:p>
          <w:p w14:paraId="382E602A" w14:textId="0B38858F" w:rsidR="00CB5A53" w:rsidRPr="00262BD2" w:rsidRDefault="00CB5A53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Peso: </w:t>
            </w:r>
            <w:r w:rsidR="00262BD2" w:rsidRPr="00262BD2">
              <w:rPr>
                <w:rFonts w:ascii="Poppins" w:hAnsi="Poppins" w:cs="Poppins"/>
              </w:rPr>
              <w:t>90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662C0159" w14:textId="77777777" w:rsidR="00CB5A53" w:rsidRPr="0054055C" w:rsidRDefault="00CB5A53" w:rsidP="0054055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0FFBC95C" w14:textId="3D1C15B7" w:rsidR="00CB5A53" w:rsidRPr="00262BD2" w:rsidRDefault="00CB5A53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D5072E">
              <w:rPr>
                <w:rFonts w:ascii="Poppins" w:hAnsi="Poppins" w:cs="Poppins"/>
                <w:b/>
                <w:sz w:val="20"/>
              </w:rPr>
              <w:t>Emmeti</w:t>
            </w:r>
            <w:r w:rsidRPr="00262BD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E94FEC">
              <w:rPr>
                <w:rFonts w:ascii="Poppins" w:hAnsi="Poppins" w:cs="Poppins"/>
                <w:b/>
                <w:sz w:val="20"/>
              </w:rPr>
              <w:t>-</w:t>
            </w:r>
            <w:r w:rsidRPr="00262BD2">
              <w:rPr>
                <w:rFonts w:ascii="Poppins" w:hAnsi="Poppins" w:cs="Poppins"/>
                <w:b/>
                <w:sz w:val="20"/>
              </w:rPr>
              <w:t xml:space="preserve"> Modello Unità esterna di climatizzatore pompa di calore, reversibile, di tipo </w:t>
            </w:r>
            <w:r w:rsidR="003F0A26" w:rsidRPr="00262BD2">
              <w:rPr>
                <w:rFonts w:ascii="Poppins" w:hAnsi="Poppins" w:cs="Poppins"/>
                <w:b/>
                <w:sz w:val="20"/>
              </w:rPr>
              <w:t>multi</w:t>
            </w:r>
            <w:r w:rsidR="00E94FEC">
              <w:rPr>
                <w:rFonts w:ascii="Poppins" w:hAnsi="Poppins" w:cs="Poppins"/>
                <w:b/>
                <w:sz w:val="20"/>
              </w:rPr>
              <w:t>-</w:t>
            </w:r>
            <w:r w:rsidR="003F0A26" w:rsidRPr="00262BD2">
              <w:rPr>
                <w:rFonts w:ascii="Poppins" w:hAnsi="Poppins" w:cs="Poppins"/>
                <w:b/>
                <w:sz w:val="20"/>
              </w:rPr>
              <w:t>inverter</w:t>
            </w:r>
            <w:r w:rsidRPr="00262BD2">
              <w:rPr>
                <w:rFonts w:ascii="Poppins" w:hAnsi="Poppins" w:cs="Poppins"/>
                <w:b/>
                <w:sz w:val="20"/>
              </w:rPr>
              <w:t xml:space="preserve">, </w:t>
            </w:r>
            <w:r w:rsidR="005571DD">
              <w:rPr>
                <w:rFonts w:ascii="Poppins" w:hAnsi="Poppins" w:cs="Poppins"/>
                <w:b/>
                <w:sz w:val="20"/>
              </w:rPr>
              <w:t>X</w:t>
            </w:r>
            <w:r w:rsidR="00E94FEC">
              <w:rPr>
                <w:rFonts w:ascii="Poppins" w:hAnsi="Poppins" w:cs="Poppins"/>
                <w:b/>
                <w:sz w:val="20"/>
              </w:rPr>
              <w:t>-</w:t>
            </w:r>
            <w:r w:rsidR="005571DD">
              <w:rPr>
                <w:rFonts w:ascii="Poppins" w:hAnsi="Poppins" w:cs="Poppins"/>
                <w:b/>
                <w:sz w:val="20"/>
              </w:rPr>
              <w:t>Revo</w:t>
            </w:r>
            <w:r w:rsidR="00E94FEC">
              <w:rPr>
                <w:rFonts w:ascii="Poppins" w:hAnsi="Poppins" w:cs="Poppins"/>
                <w:b/>
                <w:sz w:val="20"/>
              </w:rPr>
              <w:t>-</w:t>
            </w:r>
            <w:r w:rsidR="0054055C">
              <w:rPr>
                <w:rFonts w:ascii="Poppins" w:hAnsi="Poppins" w:cs="Poppins"/>
                <w:b/>
                <w:sz w:val="20"/>
              </w:rPr>
              <w:t>4221CE</w:t>
            </w:r>
            <w:r w:rsidRPr="00262BD2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3278EA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1C236B09" w14:textId="77777777" w:rsidR="00931A8A" w:rsidRPr="00A06A5E" w:rsidRDefault="00931A8A" w:rsidP="0054055C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FB97B" w14:textId="77777777" w:rsidR="00AE2DC8" w:rsidRDefault="00AE2DC8">
      <w:r>
        <w:separator/>
      </w:r>
    </w:p>
  </w:endnote>
  <w:endnote w:type="continuationSeparator" w:id="0">
    <w:p w14:paraId="387B95D2" w14:textId="77777777" w:rsidR="00AE2DC8" w:rsidRDefault="00AE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04"/>
      <w:gridCol w:w="5159"/>
    </w:tblGrid>
    <w:tr w:rsidR="00D47B59" w14:paraId="268B2161" w14:textId="77777777" w:rsidTr="009D1FB2">
      <w:tc>
        <w:tcPr>
          <w:tcW w:w="5104" w:type="dxa"/>
        </w:tcPr>
        <w:p w14:paraId="78239987" w14:textId="2A97F384" w:rsidR="00D47B59" w:rsidRPr="00C86331" w:rsidRDefault="00D47B59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9D1FB2">
            <w:rPr>
              <w:rFonts w:ascii="Poppins" w:hAnsi="Poppins" w:cs="Poppins"/>
              <w:iCs/>
              <w:noProof/>
              <w:sz w:val="16"/>
            </w:rPr>
            <w:t>Unità Esterne Multi-Inverter Climatizzatori residenziali X-Revo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59" w:type="dxa"/>
        </w:tcPr>
        <w:p w14:paraId="08C5C7B5" w14:textId="0BE301C1" w:rsidR="00D47B59" w:rsidRPr="00EC29FF" w:rsidRDefault="00D47B59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F5387">
            <w:rPr>
              <w:rFonts w:ascii="Poppins" w:hAnsi="Poppins" w:cs="Poppins"/>
              <w:noProof/>
              <w:sz w:val="14"/>
              <w:szCs w:val="14"/>
            </w:rPr>
            <w:t>7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428C49AD" w14:textId="77777777" w:rsidR="00D47B59" w:rsidRPr="005C61B9" w:rsidRDefault="00D47B5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20A525D" wp14:editId="4106A5E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51831" w14:textId="77777777" w:rsidR="00AE2DC8" w:rsidRDefault="00AE2DC8">
      <w:r>
        <w:separator/>
      </w:r>
    </w:p>
  </w:footnote>
  <w:footnote w:type="continuationSeparator" w:id="0">
    <w:p w14:paraId="6599FEC1" w14:textId="77777777" w:rsidR="00AE2DC8" w:rsidRDefault="00AE2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A466" w14:textId="77777777" w:rsidR="00D47B59" w:rsidRDefault="00D47B59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14550F5E" wp14:editId="1E3B3FC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A76F108" w14:textId="77777777" w:rsidR="00D47B59" w:rsidRPr="00D440AE" w:rsidRDefault="00D47B59" w:rsidP="00427C3A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51292"/>
    <w:multiLevelType w:val="hybridMultilevel"/>
    <w:tmpl w:val="345AC49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A6DD6"/>
    <w:multiLevelType w:val="hybridMultilevel"/>
    <w:tmpl w:val="580C5B0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146E7"/>
    <w:multiLevelType w:val="hybridMultilevel"/>
    <w:tmpl w:val="A7E8E20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E432D"/>
    <w:multiLevelType w:val="hybridMultilevel"/>
    <w:tmpl w:val="1E0C2E4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33E03"/>
    <w:multiLevelType w:val="hybridMultilevel"/>
    <w:tmpl w:val="0CCC4CC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E412A"/>
    <w:multiLevelType w:val="hybridMultilevel"/>
    <w:tmpl w:val="61AA3A4E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8303B"/>
    <w:multiLevelType w:val="hybridMultilevel"/>
    <w:tmpl w:val="2F64646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E58E6"/>
    <w:multiLevelType w:val="hybridMultilevel"/>
    <w:tmpl w:val="D166ED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F8E5E6E"/>
    <w:multiLevelType w:val="hybridMultilevel"/>
    <w:tmpl w:val="F11095AC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97DBA"/>
    <w:multiLevelType w:val="hybridMultilevel"/>
    <w:tmpl w:val="316A12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E07C1"/>
    <w:multiLevelType w:val="hybridMultilevel"/>
    <w:tmpl w:val="0100CB2A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C2A41"/>
    <w:multiLevelType w:val="hybridMultilevel"/>
    <w:tmpl w:val="4934B8E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932DE"/>
    <w:multiLevelType w:val="hybridMultilevel"/>
    <w:tmpl w:val="735AA8A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095863">
    <w:abstractNumId w:val="27"/>
  </w:num>
  <w:num w:numId="2" w16cid:durableId="2074111116">
    <w:abstractNumId w:val="26"/>
  </w:num>
  <w:num w:numId="3" w16cid:durableId="1384603373">
    <w:abstractNumId w:val="13"/>
  </w:num>
  <w:num w:numId="4" w16cid:durableId="1811556707">
    <w:abstractNumId w:val="6"/>
  </w:num>
  <w:num w:numId="5" w16cid:durableId="818418894">
    <w:abstractNumId w:val="21"/>
  </w:num>
  <w:num w:numId="6" w16cid:durableId="1370297830">
    <w:abstractNumId w:val="19"/>
  </w:num>
  <w:num w:numId="7" w16cid:durableId="737553924">
    <w:abstractNumId w:val="15"/>
  </w:num>
  <w:num w:numId="8" w16cid:durableId="347635128">
    <w:abstractNumId w:val="19"/>
  </w:num>
  <w:num w:numId="9" w16cid:durableId="85809379">
    <w:abstractNumId w:val="0"/>
  </w:num>
  <w:num w:numId="10" w16cid:durableId="563877757">
    <w:abstractNumId w:val="19"/>
  </w:num>
  <w:num w:numId="11" w16cid:durableId="66809598">
    <w:abstractNumId w:val="31"/>
  </w:num>
  <w:num w:numId="12" w16cid:durableId="1757244237">
    <w:abstractNumId w:val="34"/>
  </w:num>
  <w:num w:numId="13" w16cid:durableId="1461458386">
    <w:abstractNumId w:val="29"/>
  </w:num>
  <w:num w:numId="14" w16cid:durableId="1603489617">
    <w:abstractNumId w:val="16"/>
  </w:num>
  <w:num w:numId="15" w16cid:durableId="823163374">
    <w:abstractNumId w:val="32"/>
  </w:num>
  <w:num w:numId="16" w16cid:durableId="128322385">
    <w:abstractNumId w:val="40"/>
  </w:num>
  <w:num w:numId="17" w16cid:durableId="1027484231">
    <w:abstractNumId w:val="42"/>
  </w:num>
  <w:num w:numId="18" w16cid:durableId="2088529958">
    <w:abstractNumId w:val="33"/>
  </w:num>
  <w:num w:numId="19" w16cid:durableId="1305040648">
    <w:abstractNumId w:val="2"/>
  </w:num>
  <w:num w:numId="20" w16cid:durableId="57557135">
    <w:abstractNumId w:val="4"/>
  </w:num>
  <w:num w:numId="21" w16cid:durableId="376976153">
    <w:abstractNumId w:val="22"/>
  </w:num>
  <w:num w:numId="22" w16cid:durableId="809715403">
    <w:abstractNumId w:val="9"/>
  </w:num>
  <w:num w:numId="23" w16cid:durableId="169370057">
    <w:abstractNumId w:val="28"/>
  </w:num>
  <w:num w:numId="24" w16cid:durableId="1792672359">
    <w:abstractNumId w:val="41"/>
  </w:num>
  <w:num w:numId="25" w16cid:durableId="514617958">
    <w:abstractNumId w:val="14"/>
  </w:num>
  <w:num w:numId="26" w16cid:durableId="735666985">
    <w:abstractNumId w:val="17"/>
  </w:num>
  <w:num w:numId="27" w16cid:durableId="1068309415">
    <w:abstractNumId w:val="37"/>
  </w:num>
  <w:num w:numId="28" w16cid:durableId="812211092">
    <w:abstractNumId w:val="20"/>
  </w:num>
  <w:num w:numId="29" w16cid:durableId="322389612">
    <w:abstractNumId w:val="7"/>
  </w:num>
  <w:num w:numId="30" w16cid:durableId="1897161689">
    <w:abstractNumId w:val="24"/>
  </w:num>
  <w:num w:numId="31" w16cid:durableId="1943032552">
    <w:abstractNumId w:val="39"/>
  </w:num>
  <w:num w:numId="32" w16cid:durableId="296110571">
    <w:abstractNumId w:val="11"/>
  </w:num>
  <w:num w:numId="33" w16cid:durableId="301734174">
    <w:abstractNumId w:val="11"/>
  </w:num>
  <w:num w:numId="34" w16cid:durableId="2131507735">
    <w:abstractNumId w:val="36"/>
  </w:num>
  <w:num w:numId="35" w16cid:durableId="856230660">
    <w:abstractNumId w:val="25"/>
  </w:num>
  <w:num w:numId="36" w16cid:durableId="529756884">
    <w:abstractNumId w:val="35"/>
  </w:num>
  <w:num w:numId="37" w16cid:durableId="24183064">
    <w:abstractNumId w:val="18"/>
  </w:num>
  <w:num w:numId="38" w16cid:durableId="603347898">
    <w:abstractNumId w:val="43"/>
  </w:num>
  <w:num w:numId="39" w16cid:durableId="846287340">
    <w:abstractNumId w:val="38"/>
  </w:num>
  <w:num w:numId="40" w16cid:durableId="1284114098">
    <w:abstractNumId w:val="8"/>
  </w:num>
  <w:num w:numId="41" w16cid:durableId="473721396">
    <w:abstractNumId w:val="1"/>
  </w:num>
  <w:num w:numId="42" w16cid:durableId="12070661">
    <w:abstractNumId w:val="12"/>
  </w:num>
  <w:num w:numId="43" w16cid:durableId="798911121">
    <w:abstractNumId w:val="30"/>
  </w:num>
  <w:num w:numId="44" w16cid:durableId="627707680">
    <w:abstractNumId w:val="23"/>
  </w:num>
  <w:num w:numId="45" w16cid:durableId="1221943415">
    <w:abstractNumId w:val="10"/>
  </w:num>
  <w:num w:numId="46" w16cid:durableId="1291014301">
    <w:abstractNumId w:val="5"/>
  </w:num>
  <w:num w:numId="47" w16cid:durableId="209608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63CEF"/>
    <w:rsid w:val="0006784D"/>
    <w:rsid w:val="00083E78"/>
    <w:rsid w:val="0009136B"/>
    <w:rsid w:val="00092229"/>
    <w:rsid w:val="000A41FB"/>
    <w:rsid w:val="000A4A6C"/>
    <w:rsid w:val="000A7386"/>
    <w:rsid w:val="000A7DC1"/>
    <w:rsid w:val="000B4ED9"/>
    <w:rsid w:val="000B6932"/>
    <w:rsid w:val="000C52FA"/>
    <w:rsid w:val="000E00DD"/>
    <w:rsid w:val="000E320A"/>
    <w:rsid w:val="000F7A52"/>
    <w:rsid w:val="00103A0D"/>
    <w:rsid w:val="00117A0E"/>
    <w:rsid w:val="001441C6"/>
    <w:rsid w:val="001450AB"/>
    <w:rsid w:val="001620E3"/>
    <w:rsid w:val="00171DAE"/>
    <w:rsid w:val="00195A49"/>
    <w:rsid w:val="001977E4"/>
    <w:rsid w:val="001A1A88"/>
    <w:rsid w:val="001A5581"/>
    <w:rsid w:val="001B59A5"/>
    <w:rsid w:val="001B59FE"/>
    <w:rsid w:val="001D365F"/>
    <w:rsid w:val="001E6403"/>
    <w:rsid w:val="001E6898"/>
    <w:rsid w:val="001F782F"/>
    <w:rsid w:val="00203465"/>
    <w:rsid w:val="002201C4"/>
    <w:rsid w:val="0023000E"/>
    <w:rsid w:val="00234491"/>
    <w:rsid w:val="002346C2"/>
    <w:rsid w:val="00262BD2"/>
    <w:rsid w:val="00264BCF"/>
    <w:rsid w:val="00270B7B"/>
    <w:rsid w:val="002738CF"/>
    <w:rsid w:val="0028448D"/>
    <w:rsid w:val="00285A03"/>
    <w:rsid w:val="002862D2"/>
    <w:rsid w:val="002B5D63"/>
    <w:rsid w:val="002E1396"/>
    <w:rsid w:val="002F2A74"/>
    <w:rsid w:val="002F7EEA"/>
    <w:rsid w:val="00301FF9"/>
    <w:rsid w:val="00304518"/>
    <w:rsid w:val="00305CB4"/>
    <w:rsid w:val="00307964"/>
    <w:rsid w:val="0032752D"/>
    <w:rsid w:val="003278EA"/>
    <w:rsid w:val="003333BC"/>
    <w:rsid w:val="00344430"/>
    <w:rsid w:val="00350CA2"/>
    <w:rsid w:val="003524C7"/>
    <w:rsid w:val="00357812"/>
    <w:rsid w:val="003651F2"/>
    <w:rsid w:val="00365710"/>
    <w:rsid w:val="00372ECE"/>
    <w:rsid w:val="003B0FFE"/>
    <w:rsid w:val="003B3FF9"/>
    <w:rsid w:val="003D4BE3"/>
    <w:rsid w:val="003F0A26"/>
    <w:rsid w:val="004272FC"/>
    <w:rsid w:val="00427C3A"/>
    <w:rsid w:val="00433C12"/>
    <w:rsid w:val="00443ED4"/>
    <w:rsid w:val="0044592F"/>
    <w:rsid w:val="00447EFC"/>
    <w:rsid w:val="004706FD"/>
    <w:rsid w:val="00474537"/>
    <w:rsid w:val="0048382E"/>
    <w:rsid w:val="004B0B0B"/>
    <w:rsid w:val="004D3D17"/>
    <w:rsid w:val="004F1A26"/>
    <w:rsid w:val="004F647C"/>
    <w:rsid w:val="005235FA"/>
    <w:rsid w:val="00524032"/>
    <w:rsid w:val="00525BAE"/>
    <w:rsid w:val="00530F9B"/>
    <w:rsid w:val="005315F1"/>
    <w:rsid w:val="005319CA"/>
    <w:rsid w:val="00536743"/>
    <w:rsid w:val="005377E0"/>
    <w:rsid w:val="0054055C"/>
    <w:rsid w:val="00540C49"/>
    <w:rsid w:val="0054295B"/>
    <w:rsid w:val="00555D17"/>
    <w:rsid w:val="005571DD"/>
    <w:rsid w:val="00562D44"/>
    <w:rsid w:val="00562E55"/>
    <w:rsid w:val="00584984"/>
    <w:rsid w:val="005A5FC0"/>
    <w:rsid w:val="005C04B3"/>
    <w:rsid w:val="005C61B9"/>
    <w:rsid w:val="005E1169"/>
    <w:rsid w:val="006015C2"/>
    <w:rsid w:val="006040F5"/>
    <w:rsid w:val="00610639"/>
    <w:rsid w:val="006134CC"/>
    <w:rsid w:val="0061455C"/>
    <w:rsid w:val="00620C00"/>
    <w:rsid w:val="00632AE2"/>
    <w:rsid w:val="00640E1E"/>
    <w:rsid w:val="00665813"/>
    <w:rsid w:val="006862CA"/>
    <w:rsid w:val="00690CC4"/>
    <w:rsid w:val="006B218C"/>
    <w:rsid w:val="006B29B1"/>
    <w:rsid w:val="006C14CB"/>
    <w:rsid w:val="006C2BE4"/>
    <w:rsid w:val="006D044B"/>
    <w:rsid w:val="006D2A47"/>
    <w:rsid w:val="006D4FDF"/>
    <w:rsid w:val="006E5C4B"/>
    <w:rsid w:val="006E6F9C"/>
    <w:rsid w:val="006F1812"/>
    <w:rsid w:val="006F32C1"/>
    <w:rsid w:val="006F6AB3"/>
    <w:rsid w:val="00703564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362CF"/>
    <w:rsid w:val="00844BBC"/>
    <w:rsid w:val="008556C2"/>
    <w:rsid w:val="008574C8"/>
    <w:rsid w:val="00867692"/>
    <w:rsid w:val="008804CB"/>
    <w:rsid w:val="00882947"/>
    <w:rsid w:val="00887902"/>
    <w:rsid w:val="008A2C0A"/>
    <w:rsid w:val="008B30E9"/>
    <w:rsid w:val="008B5587"/>
    <w:rsid w:val="008C2F88"/>
    <w:rsid w:val="008D4F59"/>
    <w:rsid w:val="008E5212"/>
    <w:rsid w:val="00901804"/>
    <w:rsid w:val="009027D5"/>
    <w:rsid w:val="00904071"/>
    <w:rsid w:val="009059BB"/>
    <w:rsid w:val="00923354"/>
    <w:rsid w:val="00931A8A"/>
    <w:rsid w:val="00936F47"/>
    <w:rsid w:val="0094047C"/>
    <w:rsid w:val="0094151E"/>
    <w:rsid w:val="00942B09"/>
    <w:rsid w:val="009544C1"/>
    <w:rsid w:val="009831CB"/>
    <w:rsid w:val="0099035F"/>
    <w:rsid w:val="009921B2"/>
    <w:rsid w:val="00992282"/>
    <w:rsid w:val="0099452E"/>
    <w:rsid w:val="009A219D"/>
    <w:rsid w:val="009B37F1"/>
    <w:rsid w:val="009B52EE"/>
    <w:rsid w:val="009C1166"/>
    <w:rsid w:val="009D1FB2"/>
    <w:rsid w:val="009D3135"/>
    <w:rsid w:val="009D51C1"/>
    <w:rsid w:val="009D54F1"/>
    <w:rsid w:val="009D6327"/>
    <w:rsid w:val="009E07DC"/>
    <w:rsid w:val="009E250A"/>
    <w:rsid w:val="009E2742"/>
    <w:rsid w:val="009E6F98"/>
    <w:rsid w:val="009F5387"/>
    <w:rsid w:val="00A04235"/>
    <w:rsid w:val="00A06A5E"/>
    <w:rsid w:val="00A16A8D"/>
    <w:rsid w:val="00A179D4"/>
    <w:rsid w:val="00A17C43"/>
    <w:rsid w:val="00A216E2"/>
    <w:rsid w:val="00A62A77"/>
    <w:rsid w:val="00A70D4F"/>
    <w:rsid w:val="00A743FF"/>
    <w:rsid w:val="00A804B2"/>
    <w:rsid w:val="00A822EB"/>
    <w:rsid w:val="00A82E78"/>
    <w:rsid w:val="00AC0741"/>
    <w:rsid w:val="00AC7264"/>
    <w:rsid w:val="00AD05EC"/>
    <w:rsid w:val="00AD1706"/>
    <w:rsid w:val="00AE2DC8"/>
    <w:rsid w:val="00AF350C"/>
    <w:rsid w:val="00AF57DC"/>
    <w:rsid w:val="00B23212"/>
    <w:rsid w:val="00B27BE8"/>
    <w:rsid w:val="00B30364"/>
    <w:rsid w:val="00B406A9"/>
    <w:rsid w:val="00B717E5"/>
    <w:rsid w:val="00B7475F"/>
    <w:rsid w:val="00B76DF0"/>
    <w:rsid w:val="00B93CD1"/>
    <w:rsid w:val="00BB0104"/>
    <w:rsid w:val="00BB121D"/>
    <w:rsid w:val="00BB2A5B"/>
    <w:rsid w:val="00BD14D8"/>
    <w:rsid w:val="00BD731B"/>
    <w:rsid w:val="00BF1E16"/>
    <w:rsid w:val="00C02E1C"/>
    <w:rsid w:val="00C055AD"/>
    <w:rsid w:val="00C06596"/>
    <w:rsid w:val="00C203AE"/>
    <w:rsid w:val="00C233C1"/>
    <w:rsid w:val="00C25698"/>
    <w:rsid w:val="00C27DFF"/>
    <w:rsid w:val="00C36C55"/>
    <w:rsid w:val="00C41806"/>
    <w:rsid w:val="00C437EE"/>
    <w:rsid w:val="00C55FF9"/>
    <w:rsid w:val="00C84B25"/>
    <w:rsid w:val="00C86331"/>
    <w:rsid w:val="00C93402"/>
    <w:rsid w:val="00C939B1"/>
    <w:rsid w:val="00CB1475"/>
    <w:rsid w:val="00CB5A53"/>
    <w:rsid w:val="00CC31A7"/>
    <w:rsid w:val="00CC4D92"/>
    <w:rsid w:val="00CE7C2F"/>
    <w:rsid w:val="00D061A5"/>
    <w:rsid w:val="00D1033B"/>
    <w:rsid w:val="00D12CC7"/>
    <w:rsid w:val="00D14CD2"/>
    <w:rsid w:val="00D178ED"/>
    <w:rsid w:val="00D17F30"/>
    <w:rsid w:val="00D2119B"/>
    <w:rsid w:val="00D229AF"/>
    <w:rsid w:val="00D26FD9"/>
    <w:rsid w:val="00D440AE"/>
    <w:rsid w:val="00D44371"/>
    <w:rsid w:val="00D47754"/>
    <w:rsid w:val="00D47B59"/>
    <w:rsid w:val="00D5072E"/>
    <w:rsid w:val="00D60534"/>
    <w:rsid w:val="00D62BDF"/>
    <w:rsid w:val="00D62E69"/>
    <w:rsid w:val="00D675AB"/>
    <w:rsid w:val="00D7227A"/>
    <w:rsid w:val="00D832BB"/>
    <w:rsid w:val="00D85B43"/>
    <w:rsid w:val="00D902A4"/>
    <w:rsid w:val="00D907A9"/>
    <w:rsid w:val="00D91C64"/>
    <w:rsid w:val="00DA3646"/>
    <w:rsid w:val="00DD2E16"/>
    <w:rsid w:val="00DE5C0B"/>
    <w:rsid w:val="00DF5D27"/>
    <w:rsid w:val="00E07577"/>
    <w:rsid w:val="00E17A38"/>
    <w:rsid w:val="00E36C49"/>
    <w:rsid w:val="00E42389"/>
    <w:rsid w:val="00E5632D"/>
    <w:rsid w:val="00E57DD6"/>
    <w:rsid w:val="00E7391C"/>
    <w:rsid w:val="00E94BE3"/>
    <w:rsid w:val="00E94FEC"/>
    <w:rsid w:val="00E958E5"/>
    <w:rsid w:val="00EA01C8"/>
    <w:rsid w:val="00EB33B9"/>
    <w:rsid w:val="00EB5A9B"/>
    <w:rsid w:val="00EC29FF"/>
    <w:rsid w:val="00ED24CF"/>
    <w:rsid w:val="00EF73E5"/>
    <w:rsid w:val="00F50F65"/>
    <w:rsid w:val="00F53758"/>
    <w:rsid w:val="00F60A08"/>
    <w:rsid w:val="00F65F75"/>
    <w:rsid w:val="00F82BE9"/>
    <w:rsid w:val="00FA2BC4"/>
    <w:rsid w:val="00FC2734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882D3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52E3-FEFA-4150-8679-BF5BE342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19</TotalTime>
  <Pages>7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11567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52</cp:revision>
  <cp:lastPrinted>2013-11-14T13:48:00Z</cp:lastPrinted>
  <dcterms:created xsi:type="dcterms:W3CDTF">2025-05-14T08:07:00Z</dcterms:created>
  <dcterms:modified xsi:type="dcterms:W3CDTF">2026-04-13T12:09:00Z</dcterms:modified>
</cp:coreProperties>
</file>